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480250" w14:textId="77777777" w:rsidR="00730F91" w:rsidRDefault="008C7983" w:rsidP="008C7983">
      <w:pPr>
        <w:pStyle w:val="Txtencadr"/>
      </w:pPr>
      <w:r>
        <w:t>Rapport personnel</w:t>
      </w:r>
    </w:p>
    <w:p w14:paraId="3C8D891C" w14:textId="73BEA283" w:rsidR="000538BD" w:rsidRDefault="00C938D1" w:rsidP="000538BD">
      <w:pPr>
        <w:pStyle w:val="TxtnumeroModule"/>
      </w:pPr>
      <w:r>
        <w:rPr>
          <w:noProof/>
          <w:lang w:eastAsia="fr-CH"/>
        </w:rPr>
        <w:drawing>
          <wp:anchor distT="0" distB="0" distL="114300" distR="114300" simplePos="0" relativeHeight="251662336" behindDoc="1" locked="0" layoutInCell="1" allowOverlap="1" wp14:anchorId="549CDEA4" wp14:editId="21160ACD">
            <wp:simplePos x="0" y="0"/>
            <wp:positionH relativeFrom="margin">
              <wp:align>left</wp:align>
            </wp:positionH>
            <wp:positionV relativeFrom="paragraph">
              <wp:posOffset>1901190</wp:posOffset>
            </wp:positionV>
            <wp:extent cx="3076575" cy="1930329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-56-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76575" cy="19303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646D9">
        <w:rPr>
          <w:noProof/>
          <w:lang w:eastAsia="fr-CH"/>
        </w:rPr>
        <w:drawing>
          <wp:anchor distT="0" distB="0" distL="114300" distR="114300" simplePos="0" relativeHeight="251660288" behindDoc="1" locked="0" layoutInCell="1" allowOverlap="1" wp14:anchorId="65A9306A" wp14:editId="26B33976">
            <wp:simplePos x="0" y="0"/>
            <wp:positionH relativeFrom="margin">
              <wp:align>right</wp:align>
            </wp:positionH>
            <wp:positionV relativeFrom="paragraph">
              <wp:posOffset>1872615</wp:posOffset>
            </wp:positionV>
            <wp:extent cx="3076575" cy="1930329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-56-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9303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07F18">
        <w:t>307</w:t>
      </w:r>
    </w:p>
    <w:p w14:paraId="1CD1CD0B" w14:textId="35391A74" w:rsidR="008C7983" w:rsidRPr="0048769F" w:rsidRDefault="003D5147" w:rsidP="0048769F">
      <w:pPr>
        <w:pStyle w:val="TxtNomDuModule"/>
      </w:pPr>
      <w:r>
        <w:t>Réaliser des pages Web interactives</w:t>
      </w:r>
    </w:p>
    <w:p w14:paraId="37B3D89E" w14:textId="663FB478" w:rsidR="00257330" w:rsidRDefault="00257330" w:rsidP="00257330">
      <w:pPr>
        <w:pStyle w:val="Txtversion"/>
      </w:pPr>
      <w:r>
        <w:t xml:space="preserve">Version </w:t>
      </w:r>
      <w:r w:rsidR="007A1989">
        <w:t>2</w:t>
      </w:r>
      <w:r>
        <w:t xml:space="preserve"> du </w:t>
      </w:r>
      <w:r w:rsidR="00ED3BFF">
        <w:fldChar w:fldCharType="begin"/>
      </w:r>
      <w:r w:rsidR="00ED3BFF">
        <w:instrText xml:space="preserve"> DATE  </w:instrText>
      </w:r>
      <w:r w:rsidR="00ED3BFF">
        <w:fldChar w:fldCharType="separate"/>
      </w:r>
      <w:r w:rsidR="007A1989">
        <w:rPr>
          <w:noProof/>
        </w:rPr>
        <w:t>05.10.2021</w:t>
      </w:r>
      <w:r w:rsidR="00ED3BFF">
        <w:rPr>
          <w:noProof/>
        </w:rPr>
        <w:fldChar w:fldCharType="end"/>
      </w:r>
    </w:p>
    <w:p w14:paraId="0989F307" w14:textId="77777777" w:rsidR="00257330" w:rsidRDefault="00373617" w:rsidP="00F0749B">
      <w:pPr>
        <w:pStyle w:val="TxtNomPrenom"/>
      </w:pPr>
      <w:r>
        <w:t xml:space="preserve">Kevin </w:t>
      </w:r>
      <w:r w:rsidR="00257330" w:rsidRPr="004646D9">
        <w:t>Morattel</w:t>
      </w:r>
    </w:p>
    <w:p w14:paraId="0C3D0DEA" w14:textId="491E9CC5" w:rsidR="002A2A1C" w:rsidRDefault="00257330" w:rsidP="002A2A1C">
      <w:pPr>
        <w:pStyle w:val="TxtdureeDuModule"/>
        <w:sectPr w:rsidR="002A2A1C" w:rsidSect="0087389C">
          <w:footerReference w:type="default" r:id="rId9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r>
        <w:t xml:space="preserve">Module du </w:t>
      </w:r>
      <w:r w:rsidR="00607F18">
        <w:t>17</w:t>
      </w:r>
      <w:r>
        <w:t>.</w:t>
      </w:r>
      <w:r w:rsidR="00607F18">
        <w:t>05</w:t>
      </w:r>
      <w:r>
        <w:t>.</w:t>
      </w:r>
      <w:r w:rsidR="00607F18">
        <w:t>2021</w:t>
      </w:r>
      <w:r>
        <w:t xml:space="preserve"> au </w:t>
      </w:r>
      <w:r w:rsidR="007A1989">
        <w:t>15</w:t>
      </w:r>
      <w:r>
        <w:t>.</w:t>
      </w:r>
      <w:r w:rsidR="007A1989">
        <w:t>06</w:t>
      </w:r>
      <w:r>
        <w:t>.</w:t>
      </w:r>
      <w:r w:rsidR="002A3886">
        <w:t>2021</w:t>
      </w:r>
    </w:p>
    <w:p w14:paraId="1D4B9098" w14:textId="77777777" w:rsidR="008F366B" w:rsidRDefault="008F366B" w:rsidP="008F366B">
      <w:pPr>
        <w:pStyle w:val="TxttitreTM"/>
      </w:pPr>
      <w:r>
        <w:lastRenderedPageBreak/>
        <w:t>Table des matières</w:t>
      </w:r>
    </w:p>
    <w:p w14:paraId="30DC5EC6" w14:textId="34EBAEF7" w:rsidR="00307DA6" w:rsidRDefault="002A2A1C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84322275" w:history="1">
        <w:r w:rsidR="00307DA6" w:rsidRPr="008436E2">
          <w:rPr>
            <w:rStyle w:val="Lienhypertexte"/>
            <w:noProof/>
          </w:rPr>
          <w:t>1</w:t>
        </w:r>
        <w:r w:rsidR="00307DA6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="00307DA6" w:rsidRPr="008436E2">
          <w:rPr>
            <w:rStyle w:val="Lienhypertexte"/>
            <w:noProof/>
          </w:rPr>
          <w:t>Introduction</w:t>
        </w:r>
        <w:r w:rsidR="00307DA6">
          <w:rPr>
            <w:noProof/>
            <w:webHidden/>
          </w:rPr>
          <w:tab/>
        </w:r>
        <w:r w:rsidR="00307DA6">
          <w:rPr>
            <w:noProof/>
            <w:webHidden/>
          </w:rPr>
          <w:fldChar w:fldCharType="begin"/>
        </w:r>
        <w:r w:rsidR="00307DA6">
          <w:rPr>
            <w:noProof/>
            <w:webHidden/>
          </w:rPr>
          <w:instrText xml:space="preserve"> PAGEREF _Toc84322275 \h </w:instrText>
        </w:r>
        <w:r w:rsidR="00307DA6">
          <w:rPr>
            <w:noProof/>
            <w:webHidden/>
          </w:rPr>
        </w:r>
        <w:r w:rsidR="00307DA6">
          <w:rPr>
            <w:noProof/>
            <w:webHidden/>
          </w:rPr>
          <w:fldChar w:fldCharType="separate"/>
        </w:r>
        <w:r w:rsidR="00307DA6">
          <w:rPr>
            <w:noProof/>
            <w:webHidden/>
          </w:rPr>
          <w:t>1</w:t>
        </w:r>
        <w:r w:rsidR="00307DA6">
          <w:rPr>
            <w:noProof/>
            <w:webHidden/>
          </w:rPr>
          <w:fldChar w:fldCharType="end"/>
        </w:r>
      </w:hyperlink>
    </w:p>
    <w:p w14:paraId="112CA421" w14:textId="71C81ED3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276" w:history="1">
        <w:r w:rsidRPr="008436E2">
          <w:rPr>
            <w:rStyle w:val="Lienhypertexte"/>
            <w:noProof/>
          </w:rPr>
          <w:t>2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Projet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78A1436D" w14:textId="08BF84C6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77" w:history="1">
        <w:r w:rsidRPr="008436E2">
          <w:rPr>
            <w:rStyle w:val="Lienhypertexte"/>
            <w:noProof/>
          </w:rPr>
          <w:t>2.1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Contexte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DA4AAB3" w14:textId="38EAC622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78" w:history="1">
        <w:r w:rsidRPr="008436E2">
          <w:rPr>
            <w:rStyle w:val="Lienhypertexte"/>
            <w:noProof/>
          </w:rPr>
          <w:t>2.2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API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113589D8" w14:textId="0C0C1BE1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279" w:history="1">
        <w:r w:rsidRPr="008436E2">
          <w:rPr>
            <w:rStyle w:val="Lienhypertexte"/>
            <w:noProof/>
          </w:rPr>
          <w:t>3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Tests technologiques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DF5DDC3" w14:textId="5E7E7C49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80" w:history="1">
        <w:r w:rsidRPr="008436E2">
          <w:rPr>
            <w:rStyle w:val="Lienhypertexte"/>
            <w:noProof/>
          </w:rPr>
          <w:t>3.1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 1 : HTML5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C4967D1" w14:textId="4B716E09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1" w:history="1">
        <w:r w:rsidRPr="008436E2">
          <w:rPr>
            <w:rStyle w:val="Lienhypertexte"/>
            <w:noProof/>
          </w:rPr>
          <w:t>3.1.1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7209EEE" w14:textId="30638D3C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2" w:history="1">
        <w:r w:rsidRPr="008436E2">
          <w:rPr>
            <w:rStyle w:val="Lienhypertexte"/>
            <w:noProof/>
          </w:rPr>
          <w:t>3.1.2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97E00C8" w14:textId="23C3B5CC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3" w:history="1">
        <w:r w:rsidRPr="008436E2">
          <w:rPr>
            <w:rStyle w:val="Lienhypertexte"/>
            <w:noProof/>
          </w:rPr>
          <w:t>3.1.3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1F0B6DA" w14:textId="0483681E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84" w:history="1">
        <w:r w:rsidRPr="008436E2">
          <w:rPr>
            <w:rStyle w:val="Lienhypertexte"/>
            <w:noProof/>
          </w:rPr>
          <w:t>3.2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 2 : HTML5 from login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AA37387" w14:textId="2191B987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5" w:history="1">
        <w:r w:rsidRPr="008436E2">
          <w:rPr>
            <w:rStyle w:val="Lienhypertexte"/>
            <w:noProof/>
          </w:rPr>
          <w:t>3.2.1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B93F3EF" w14:textId="5233B601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6" w:history="1">
        <w:r w:rsidRPr="008436E2">
          <w:rPr>
            <w:rStyle w:val="Lienhypertexte"/>
            <w:noProof/>
          </w:rPr>
          <w:t>3.2.2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601F543" w14:textId="67E49222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7" w:history="1">
        <w:r w:rsidRPr="008436E2">
          <w:rPr>
            <w:rStyle w:val="Lienhypertexte"/>
            <w:noProof/>
          </w:rPr>
          <w:t>3.2.3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42AD23A" w14:textId="5098DEF8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88" w:history="1">
        <w:r w:rsidRPr="008436E2">
          <w:rPr>
            <w:rStyle w:val="Lienhypertexte"/>
            <w:noProof/>
          </w:rPr>
          <w:t>3.3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 3 : html5 from php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9CFA81A" w14:textId="6244B174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89" w:history="1">
        <w:r w:rsidRPr="008436E2">
          <w:rPr>
            <w:rStyle w:val="Lienhypertexte"/>
            <w:noProof/>
          </w:rPr>
          <w:t>3.3.1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E70CDA7" w14:textId="10FF3923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0" w:history="1">
        <w:r w:rsidRPr="008436E2">
          <w:rPr>
            <w:rStyle w:val="Lienhypertexte"/>
            <w:noProof/>
          </w:rPr>
          <w:t>3.3.2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88E6234" w14:textId="3F112C34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1" w:history="1">
        <w:r w:rsidRPr="008436E2">
          <w:rPr>
            <w:rStyle w:val="Lienhypertexte"/>
            <w:noProof/>
          </w:rPr>
          <w:t>3.3.3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95A12E5" w14:textId="2AF0F879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92" w:history="1">
        <w:r w:rsidRPr="008436E2">
          <w:rPr>
            <w:rStyle w:val="Lienhypertexte"/>
            <w:noProof/>
          </w:rPr>
          <w:t>3.4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Exercices 4 à 7 : Javascript de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F93C942" w14:textId="5F654A66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3" w:history="1">
        <w:r w:rsidRPr="008436E2">
          <w:rPr>
            <w:rStyle w:val="Lienhypertexte"/>
            <w:noProof/>
          </w:rPr>
          <w:t>3.4.1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39CE2AA" w14:textId="0E6CBE80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4" w:history="1">
        <w:r w:rsidRPr="008436E2">
          <w:rPr>
            <w:rStyle w:val="Lienhypertexte"/>
            <w:noProof/>
          </w:rPr>
          <w:t>3.4.2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Codes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4B046A3" w14:textId="3C679547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5" w:history="1">
        <w:r w:rsidRPr="008436E2">
          <w:rPr>
            <w:rStyle w:val="Lienhypertexte"/>
            <w:noProof/>
          </w:rPr>
          <w:t>3.4.3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9929B80" w14:textId="62057426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296" w:history="1">
        <w:r w:rsidRPr="008436E2">
          <w:rPr>
            <w:rStyle w:val="Lienhypertexte"/>
            <w:noProof/>
          </w:rPr>
          <w:t>3.5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Exercices 8 et 9 : Javascript de traitement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86477DD" w14:textId="65B17586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7" w:history="1">
        <w:r w:rsidRPr="008436E2">
          <w:rPr>
            <w:rStyle w:val="Lienhypertexte"/>
            <w:noProof/>
          </w:rPr>
          <w:t>3.5.1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156FE3A" w14:textId="69B07752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8" w:history="1">
        <w:r w:rsidRPr="008436E2">
          <w:rPr>
            <w:rStyle w:val="Lienhypertexte"/>
            <w:noProof/>
          </w:rPr>
          <w:t>3.5.2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163BF9A" w14:textId="5F606C90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299" w:history="1">
        <w:r w:rsidRPr="008436E2">
          <w:rPr>
            <w:rStyle w:val="Lienhypertexte"/>
            <w:noProof/>
          </w:rPr>
          <w:t>3.5.3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ABA4A30" w14:textId="16882BD5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00" w:history="1">
        <w:r w:rsidRPr="008436E2">
          <w:rPr>
            <w:rStyle w:val="Lienhypertexte"/>
            <w:noProof/>
          </w:rPr>
          <w:t>3.6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Exercices 10 à 13 : Javascript en OO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7BD0C12" w14:textId="57F0C110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1" w:history="1">
        <w:r w:rsidRPr="008436E2">
          <w:rPr>
            <w:rStyle w:val="Lienhypertexte"/>
            <w:noProof/>
          </w:rPr>
          <w:t>3.6.1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A84F977" w14:textId="1F95393F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2" w:history="1">
        <w:r w:rsidRPr="008436E2">
          <w:rPr>
            <w:rStyle w:val="Lienhypertexte"/>
            <w:noProof/>
          </w:rPr>
          <w:t>3.6.2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Codes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A63056D" w14:textId="70EB8700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3" w:history="1">
        <w:r w:rsidRPr="008436E2">
          <w:rPr>
            <w:rStyle w:val="Lienhypertexte"/>
            <w:noProof/>
          </w:rPr>
          <w:t>3.6.3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3D3ED1B" w14:textId="7467E475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04" w:history="1">
        <w:r w:rsidRPr="008436E2">
          <w:rPr>
            <w:rStyle w:val="Lienhypertexte"/>
            <w:noProof/>
          </w:rPr>
          <w:t>3.7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Exercices 14 à 16 : jQuerry (bootstrap)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43BFBB9" w14:textId="383FEB98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5" w:history="1">
        <w:r w:rsidRPr="008436E2">
          <w:rPr>
            <w:rStyle w:val="Lienhypertexte"/>
            <w:noProof/>
          </w:rPr>
          <w:t>3.7.1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C34DD05" w14:textId="43623E98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6" w:history="1">
        <w:r w:rsidRPr="008436E2">
          <w:rPr>
            <w:rStyle w:val="Lienhypertexte"/>
            <w:noProof/>
          </w:rPr>
          <w:t>3.7.2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30FE979" w14:textId="6F45774D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7" w:history="1">
        <w:r w:rsidRPr="008436E2">
          <w:rPr>
            <w:rStyle w:val="Lienhypertexte"/>
            <w:noProof/>
          </w:rPr>
          <w:t>3.7.3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47CAD15" w14:textId="19A24975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08" w:history="1">
        <w:r w:rsidRPr="008436E2">
          <w:rPr>
            <w:rStyle w:val="Lienhypertexte"/>
            <w:noProof/>
          </w:rPr>
          <w:t>3.8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Exercices 17 à 20 : web services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E08EE92" w14:textId="5C511117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09" w:history="1">
        <w:r w:rsidRPr="008436E2">
          <w:rPr>
            <w:rStyle w:val="Lienhypertexte"/>
            <w:noProof/>
          </w:rPr>
          <w:t>3.8.1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But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7B53F1D" w14:textId="61CAF4D4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10" w:history="1">
        <w:r w:rsidRPr="008436E2">
          <w:rPr>
            <w:rStyle w:val="Lienhypertexte"/>
            <w:noProof/>
          </w:rPr>
          <w:t>3.8.2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 à effectuer/changer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F4320D7" w14:textId="21C43557" w:rsidR="00307DA6" w:rsidRDefault="00307DA6">
      <w:pPr>
        <w:pStyle w:val="TM3"/>
        <w:tabs>
          <w:tab w:val="left" w:pos="1100"/>
          <w:tab w:val="right" w:leader="hyphen" w:pos="9062"/>
        </w:tabs>
        <w:rPr>
          <w:rFonts w:eastAsiaTheme="minorEastAsia" w:cstheme="minorBidi"/>
          <w:b w:val="0"/>
          <w:iCs w:val="0"/>
          <w:noProof/>
          <w:color w:val="auto"/>
          <w:sz w:val="22"/>
          <w:szCs w:val="22"/>
          <w:lang w:eastAsia="fr-CH"/>
        </w:rPr>
      </w:pPr>
      <w:hyperlink w:anchor="_Toc84322311" w:history="1">
        <w:r w:rsidRPr="008436E2">
          <w:rPr>
            <w:rStyle w:val="Lienhypertexte"/>
            <w:noProof/>
          </w:rPr>
          <w:t>3.8.3</w:t>
        </w:r>
        <w:r>
          <w:rPr>
            <w:rFonts w:eastAsiaTheme="minorEastAsia" w:cstheme="minorBidi"/>
            <w:b w:val="0"/>
            <w:iC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Ce que j'ai appris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D4FA1C3" w14:textId="5D94D3C4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312" w:history="1">
        <w:r w:rsidRPr="008436E2">
          <w:rPr>
            <w:rStyle w:val="Lienhypertexte"/>
            <w:noProof/>
          </w:rPr>
          <w:t>4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Analyse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2FD7E86" w14:textId="17E80B5E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13" w:history="1">
        <w:r w:rsidRPr="008436E2">
          <w:rPr>
            <w:rStyle w:val="Lienhypertexte"/>
            <w:noProof/>
          </w:rPr>
          <w:t>4.1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Use case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1EB9580" w14:textId="7CEAB3A2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14" w:history="1">
        <w:r w:rsidRPr="008436E2">
          <w:rPr>
            <w:rStyle w:val="Lienhypertexte"/>
            <w:noProof/>
          </w:rPr>
          <w:t>4.2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Activity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5D31987" w14:textId="72DB2F6B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15" w:history="1">
        <w:r w:rsidRPr="008436E2">
          <w:rPr>
            <w:rStyle w:val="Lienhypertexte"/>
            <w:noProof/>
          </w:rPr>
          <w:t>4.3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MVC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E873B90" w14:textId="75D447D6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316" w:history="1">
        <w:r w:rsidRPr="008436E2">
          <w:rPr>
            <w:rStyle w:val="Lienhypertexte"/>
            <w:noProof/>
          </w:rPr>
          <w:t>5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Conception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504F640" w14:textId="5F80878C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317" w:history="1">
        <w:r w:rsidRPr="008436E2">
          <w:rPr>
            <w:rStyle w:val="Lienhypertexte"/>
            <w:noProof/>
          </w:rPr>
          <w:t>6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Implémentation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A67E7AB" w14:textId="7A360247" w:rsidR="00307DA6" w:rsidRDefault="00307DA6">
      <w:pPr>
        <w:pStyle w:val="TM2"/>
        <w:tabs>
          <w:tab w:val="left" w:pos="880"/>
          <w:tab w:val="right" w:leader="hyphen" w:pos="9062"/>
        </w:tabs>
        <w:rPr>
          <w:rFonts w:eastAsiaTheme="minorEastAsia" w:cstheme="minorBidi"/>
          <w:b w:val="0"/>
          <w:smallCaps w:val="0"/>
          <w:noProof/>
          <w:color w:val="auto"/>
          <w:sz w:val="22"/>
          <w:szCs w:val="22"/>
          <w:lang w:eastAsia="fr-CH"/>
        </w:rPr>
      </w:pPr>
      <w:hyperlink w:anchor="_Toc84322318" w:history="1">
        <w:r w:rsidRPr="008436E2">
          <w:rPr>
            <w:rStyle w:val="Lienhypertexte"/>
            <w:noProof/>
          </w:rPr>
          <w:t>6.1</w:t>
        </w:r>
        <w:r>
          <w:rPr>
            <w:rFonts w:eastAsiaTheme="minorEastAsia" w:cstheme="minorBidi"/>
            <w:b w:val="0"/>
            <w:smallCaps w:val="0"/>
            <w:noProof/>
            <w:color w:val="auto"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F2F4C9C" w14:textId="56A28BE3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319" w:history="1">
        <w:r w:rsidRPr="008436E2">
          <w:rPr>
            <w:rStyle w:val="Lienhypertexte"/>
            <w:noProof/>
          </w:rPr>
          <w:t>7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Hébergement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149ACD13" w14:textId="30402F22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320" w:history="1">
        <w:r w:rsidRPr="008436E2">
          <w:rPr>
            <w:rStyle w:val="Lienhypertexte"/>
            <w:noProof/>
          </w:rPr>
          <w:t>8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Fonctionnement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11BA018F" w14:textId="2D8FF607" w:rsidR="00307DA6" w:rsidRDefault="00307DA6">
      <w:pPr>
        <w:pStyle w:val="TM1"/>
        <w:tabs>
          <w:tab w:val="left" w:pos="440"/>
          <w:tab w:val="right" w:leader="hyphen" w:pos="9062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fr-CH"/>
        </w:rPr>
      </w:pPr>
      <w:hyperlink w:anchor="_Toc84322321" w:history="1">
        <w:r w:rsidRPr="008436E2">
          <w:rPr>
            <w:rStyle w:val="Lienhypertexte"/>
            <w:noProof/>
          </w:rPr>
          <w:t>9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fr-CH"/>
          </w:rPr>
          <w:tab/>
        </w:r>
        <w:r w:rsidRPr="008436E2">
          <w:rPr>
            <w:rStyle w:val="Lienhypertexte"/>
            <w:noProof/>
          </w:rPr>
          <w:t>Conclusion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_Toc84322321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1F95BFA" w14:textId="27DA9282" w:rsidR="008F366B" w:rsidRDefault="002A2A1C" w:rsidP="002A2A1C">
      <w:pPr>
        <w:pStyle w:val="TxtdureeDuModule"/>
        <w:sectPr w:rsidR="008F366B" w:rsidSect="004646D9">
          <w:head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r>
        <w:fldChar w:fldCharType="end"/>
      </w:r>
    </w:p>
    <w:p w14:paraId="472AEB97" w14:textId="445FB3FC" w:rsidR="0086727C" w:rsidRDefault="002A2A1C" w:rsidP="003D5147">
      <w:pPr>
        <w:pStyle w:val="Titre1"/>
      </w:pPr>
      <w:bookmarkStart w:id="0" w:name="_Toc84322275"/>
      <w:r>
        <w:lastRenderedPageBreak/>
        <w:t>Introduction</w:t>
      </w:r>
      <w:bookmarkEnd w:id="0"/>
      <w:r w:rsidR="0087389C">
        <w:t xml:space="preserve"> </w:t>
      </w:r>
    </w:p>
    <w:p w14:paraId="2688AE47" w14:textId="76175B5D" w:rsidR="002A3886" w:rsidRPr="002A3886" w:rsidRDefault="002A3886" w:rsidP="002A3886">
      <w:r>
        <w:t>Durant ce module, nous allons</w:t>
      </w:r>
      <w:r w:rsidR="001B0532">
        <w:t xml:space="preserve"> faire un projet. Ce projet consiste à créer un site internet utilisant du Javascript et une API. On apprendra aussi à utiliser du</w:t>
      </w:r>
      <w:r w:rsidR="0043544F">
        <w:t xml:space="preserve"> </w:t>
      </w:r>
      <w:proofErr w:type="spellStart"/>
      <w:r w:rsidR="0043544F">
        <w:t>php</w:t>
      </w:r>
      <w:proofErr w:type="spellEnd"/>
      <w:r w:rsidR="0043544F">
        <w:t>.</w:t>
      </w:r>
    </w:p>
    <w:p w14:paraId="6FCC2E37" w14:textId="13BAA412" w:rsidR="003D5147" w:rsidRDefault="003D5147" w:rsidP="003D5147">
      <w:pPr>
        <w:pStyle w:val="Titre1"/>
      </w:pPr>
      <w:bookmarkStart w:id="1" w:name="_Toc84322276"/>
      <w:r>
        <w:t>Projet</w:t>
      </w:r>
      <w:bookmarkEnd w:id="1"/>
    </w:p>
    <w:p w14:paraId="7A3513A3" w14:textId="34126F55" w:rsidR="001B0532" w:rsidRDefault="001B0532" w:rsidP="001B0532">
      <w:pPr>
        <w:pStyle w:val="Titre2"/>
      </w:pPr>
      <w:bookmarkStart w:id="2" w:name="_Toc84322277"/>
      <w:r>
        <w:t>Contexte</w:t>
      </w:r>
      <w:bookmarkEnd w:id="2"/>
    </w:p>
    <w:p w14:paraId="4245D93C" w14:textId="29C9EA1B" w:rsidR="00E835EC" w:rsidRPr="00E835EC" w:rsidRDefault="00E835EC" w:rsidP="00E835EC">
      <w:r>
        <w:t xml:space="preserve">Mon projet utilise l'api </w:t>
      </w:r>
      <w:proofErr w:type="spellStart"/>
      <w:r>
        <w:t>kitsu</w:t>
      </w:r>
      <w:proofErr w:type="spellEnd"/>
      <w:r>
        <w:t xml:space="preserve">, qui répertorie une majorité des œuvres d'animations japonaises sorties et à venir. Mon projet consiste à récupérer </w:t>
      </w:r>
      <w:proofErr w:type="spellStart"/>
      <w:r>
        <w:t>tout</w:t>
      </w:r>
      <w:proofErr w:type="spellEnd"/>
      <w:r>
        <w:t xml:space="preserve"> ces animes et de les lister et d'afficher </w:t>
      </w:r>
      <w:proofErr w:type="gramStart"/>
      <w:r>
        <w:t>leur notes</w:t>
      </w:r>
      <w:proofErr w:type="gramEnd"/>
      <w:r>
        <w:t xml:space="preserve">. On peut aussi trier la liste et </w:t>
      </w:r>
      <w:proofErr w:type="gramStart"/>
      <w:r>
        <w:t>faire</w:t>
      </w:r>
      <w:proofErr w:type="gramEnd"/>
      <w:r>
        <w:t xml:space="preserve"> des recherches. En cliquant sur un des animes de la liste, on peut accéder à ses informations comme : son synopsis, ces tags</w:t>
      </w:r>
      <w:r w:rsidR="00F32339">
        <w:t>, sur quels sites de streaming les trouver, un trailer, ….</w:t>
      </w:r>
    </w:p>
    <w:p w14:paraId="20A7C176" w14:textId="440372F4" w:rsidR="001B0532" w:rsidRDefault="00E835EC" w:rsidP="00E835EC">
      <w:pPr>
        <w:pStyle w:val="Titre2"/>
      </w:pPr>
      <w:bookmarkStart w:id="3" w:name="_Toc84322278"/>
      <w:r>
        <w:t>API</w:t>
      </w:r>
      <w:bookmarkEnd w:id="3"/>
    </w:p>
    <w:p w14:paraId="535DC857" w14:textId="02D539AB" w:rsidR="00E835EC" w:rsidRDefault="00F32339" w:rsidP="00E835EC">
      <w:r>
        <w:t xml:space="preserve">L'API que j'ai </w:t>
      </w:r>
      <w:proofErr w:type="gramStart"/>
      <w:r>
        <w:t>utilisé</w:t>
      </w:r>
      <w:proofErr w:type="gramEnd"/>
      <w:r>
        <w:t xml:space="preserve"> s'appelle </w:t>
      </w:r>
      <w:hyperlink r:id="rId13" w:history="1">
        <w:proofErr w:type="spellStart"/>
        <w:r w:rsidRPr="00F32339">
          <w:rPr>
            <w:rStyle w:val="Lienhypertexte"/>
          </w:rPr>
          <w:t>Kitsu</w:t>
        </w:r>
        <w:proofErr w:type="spellEnd"/>
      </w:hyperlink>
      <w:r>
        <w:t xml:space="preserve">. Cet API permet de récupérer les animes sous forme de liste. Cette liste peut être filtrée, triée, …. On peut aussi </w:t>
      </w:r>
      <w:proofErr w:type="gramStart"/>
      <w:r>
        <w:t>faire</w:t>
      </w:r>
      <w:proofErr w:type="gramEnd"/>
      <w:r>
        <w:t xml:space="preserve"> des recherches.</w:t>
      </w:r>
    </w:p>
    <w:p w14:paraId="491211AA" w14:textId="5237F375" w:rsidR="00F32339" w:rsidRDefault="00F32339" w:rsidP="00322C6B">
      <w:r>
        <w:t>Les liens utiles pour faire ces actions sont :</w:t>
      </w:r>
    </w:p>
    <w:p w14:paraId="65715EAA" w14:textId="473B1E99" w:rsidR="00322C6B" w:rsidRPr="00322C6B" w:rsidRDefault="00F32339" w:rsidP="00322C6B">
      <w:pPr>
        <w:pStyle w:val="Paragraphedeliste"/>
        <w:numPr>
          <w:ilvl w:val="0"/>
          <w:numId w:val="2"/>
        </w:numPr>
      </w:pPr>
      <w:r>
        <w:t xml:space="preserve">Pour naviguer dans la liste : </w:t>
      </w:r>
      <w:hyperlink r:id="rId14" w:history="1">
        <w:r w:rsidR="00322C6B" w:rsidRPr="00AB2E4F">
          <w:rPr>
            <w:rStyle w:val="Lienhypertexte"/>
            <w:rFonts w:ascii="Consolas" w:hAnsi="Consolas"/>
            <w:sz w:val="21"/>
            <w:szCs w:val="21"/>
            <w:shd w:val="clear" w:color="auto" w:fill="FAFAFC"/>
          </w:rPr>
          <w:t>https://kitsu.io/api/edge/anime?page[limit]=5&amp;page[offset]=0</w:t>
        </w:r>
      </w:hyperlink>
    </w:p>
    <w:p w14:paraId="4211AB9F" w14:textId="59B212C4" w:rsidR="00322C6B" w:rsidRDefault="00322C6B" w:rsidP="00322C6B">
      <w:pPr>
        <w:ind w:left="360"/>
      </w:pPr>
      <w:proofErr w:type="gramStart"/>
      <w:r>
        <w:t>ici</w:t>
      </w:r>
      <w:proofErr w:type="gramEnd"/>
      <w:r>
        <w:t xml:space="preserve">, anime veut dire que l'on veut récupérer </w:t>
      </w:r>
      <w:proofErr w:type="spellStart"/>
      <w:r>
        <w:t>tout</w:t>
      </w:r>
      <w:proofErr w:type="spellEnd"/>
      <w:r>
        <w:t xml:space="preserve"> les animes. Par défaut, on aura accès à 10 pages</w:t>
      </w:r>
      <w:r w:rsidR="005C072A">
        <w:t xml:space="preserve"> (1 page = un anime et toutes ces informations) et aucun décalage. On peut incrémenter la limite pour avoir jusqu'à 20 pages en une fois. L'offset permet de décaler ces pages. Donc si on a une limite de 10 pages et que l'on décale de 10, on aura comme résultat les Pages 11 à 20. </w:t>
      </w:r>
    </w:p>
    <w:p w14:paraId="12BB4FD3" w14:textId="364F99EB" w:rsidR="00F32339" w:rsidRPr="005C072A" w:rsidRDefault="00F32339" w:rsidP="00F32339">
      <w:pPr>
        <w:pStyle w:val="Paragraphedeliste"/>
        <w:numPr>
          <w:ilvl w:val="0"/>
          <w:numId w:val="2"/>
        </w:numPr>
        <w:rPr>
          <w:rFonts w:ascii="Consolas" w:hAnsi="Consolas"/>
        </w:rPr>
      </w:pPr>
      <w:r>
        <w:t>Pour tirer :</w:t>
      </w:r>
      <w:r w:rsidR="005C072A">
        <w:t xml:space="preserve"> </w:t>
      </w:r>
      <w:hyperlink r:id="rId15" w:history="1">
        <w:r w:rsidR="005C072A" w:rsidRPr="005C072A">
          <w:rPr>
            <w:rStyle w:val="Lienhypertexte"/>
            <w:rFonts w:ascii="Consolas" w:hAnsi="Consolas"/>
            <w:sz w:val="21"/>
            <w:szCs w:val="21"/>
          </w:rPr>
          <w:t>https://kitsu.io/api/edge/anime?sort=-slug</w:t>
        </w:r>
      </w:hyperlink>
    </w:p>
    <w:p w14:paraId="6C8C67A3" w14:textId="4C4A7BB8" w:rsidR="005C072A" w:rsidRDefault="005C072A" w:rsidP="005C072A">
      <w:pPr>
        <w:ind w:left="360"/>
      </w:pPr>
      <w:r>
        <w:t>Pour trier, il faut ajouter un sort. Après le "=" on met le nom d'un des attributs de l'anime</w:t>
      </w:r>
      <w:r w:rsidR="0042267F">
        <w:t xml:space="preserve">. Si le après le "=" il y a un signe "-" c'est pour trier de manière décroissante ou Z-A. </w:t>
      </w:r>
      <w:r>
        <w:t xml:space="preserve">  </w:t>
      </w:r>
    </w:p>
    <w:p w14:paraId="417DEFA1" w14:textId="0A3843DD" w:rsidR="00F32339" w:rsidRDefault="00F32339" w:rsidP="00F32339">
      <w:pPr>
        <w:pStyle w:val="Paragraphedeliste"/>
        <w:numPr>
          <w:ilvl w:val="0"/>
          <w:numId w:val="2"/>
        </w:numPr>
      </w:pPr>
      <w:r>
        <w:t>Pour filtrer :</w:t>
      </w:r>
      <w:r w:rsidR="007B059C">
        <w:t xml:space="preserve"> </w:t>
      </w:r>
      <w:hyperlink r:id="rId16" w:history="1">
        <w:r w:rsidR="007B059C" w:rsidRPr="00AB2E4F">
          <w:rPr>
            <w:rStyle w:val="Lienhypertexte"/>
          </w:rPr>
          <w:t>https://kitsu.io/api/edge/anime?filter[categories]=action</w:t>
        </w:r>
      </w:hyperlink>
    </w:p>
    <w:p w14:paraId="4B168E5C" w14:textId="3ADE3C23" w:rsidR="007B059C" w:rsidRDefault="007B059C" w:rsidP="007B059C">
      <w:pPr>
        <w:ind w:left="360"/>
      </w:pPr>
      <w:r>
        <w:t xml:space="preserve">Ici, on met le mot clé </w:t>
      </w:r>
      <w:proofErr w:type="spellStart"/>
      <w:r>
        <w:t>filter</w:t>
      </w:r>
      <w:proofErr w:type="spellEnd"/>
      <w:r>
        <w:t xml:space="preserve"> puis avec quoi l'on veut filtrer (on pourrait mettre d'autres que catégories comme </w:t>
      </w:r>
      <w:proofErr w:type="spellStart"/>
      <w:r>
        <w:t>voice</w:t>
      </w:r>
      <w:proofErr w:type="spellEnd"/>
      <w:r>
        <w:t xml:space="preserve"> </w:t>
      </w:r>
      <w:proofErr w:type="spellStart"/>
      <w:r>
        <w:t>actor</w:t>
      </w:r>
      <w:proofErr w:type="spellEnd"/>
      <w:r>
        <w:t xml:space="preserve"> ou studio d'animations). On peut donner plusieurs filtres en mettant une virgule entre les différentes choses (ici : </w:t>
      </w:r>
      <w:proofErr w:type="spellStart"/>
      <w:proofErr w:type="gramStart"/>
      <w:r>
        <w:t>action,adventure</w:t>
      </w:r>
      <w:proofErr w:type="spellEnd"/>
      <w:proofErr w:type="gramEnd"/>
      <w:r>
        <w:t>).</w:t>
      </w:r>
    </w:p>
    <w:p w14:paraId="09480980" w14:textId="77777777" w:rsidR="005C072A" w:rsidRDefault="005C072A" w:rsidP="005C072A">
      <w:pPr>
        <w:ind w:left="360"/>
      </w:pPr>
    </w:p>
    <w:p w14:paraId="0C8A87C9" w14:textId="37249C4B" w:rsidR="00F32339" w:rsidRDefault="00F32339" w:rsidP="00F32339">
      <w:pPr>
        <w:pStyle w:val="Paragraphedeliste"/>
        <w:numPr>
          <w:ilvl w:val="0"/>
          <w:numId w:val="2"/>
        </w:numPr>
      </w:pPr>
      <w:r>
        <w:t>Pour chercher :</w:t>
      </w:r>
      <w:r w:rsidR="007B059C">
        <w:t xml:space="preserve"> </w:t>
      </w:r>
      <w:hyperlink r:id="rId17" w:history="1">
        <w:r w:rsidR="00D92B39" w:rsidRPr="00AB2E4F">
          <w:rPr>
            <w:rStyle w:val="Lienhypertexte"/>
          </w:rPr>
          <w:t>https://kitsu.io/api/edge/anime?filtre[text]=nom</w:t>
        </w:r>
      </w:hyperlink>
    </w:p>
    <w:p w14:paraId="262CB391" w14:textId="40F13B7D" w:rsidR="00D92B39" w:rsidRDefault="00D92B39" w:rsidP="00D92B39">
      <w:pPr>
        <w:ind w:left="360"/>
      </w:pPr>
      <w:r>
        <w:t>Pour rechercher par rapport au nom, on va juste utiliser entre crochets le mot "</w:t>
      </w:r>
      <w:proofErr w:type="spellStart"/>
      <w:r>
        <w:t>text</w:t>
      </w:r>
      <w:proofErr w:type="spellEnd"/>
      <w:r>
        <w:t xml:space="preserve">". </w:t>
      </w:r>
    </w:p>
    <w:p w14:paraId="1D712EFE" w14:textId="69ACC5DA" w:rsidR="005C072A" w:rsidRPr="00E835EC" w:rsidRDefault="005C072A" w:rsidP="005C072A">
      <w:pPr>
        <w:ind w:left="360"/>
      </w:pPr>
    </w:p>
    <w:p w14:paraId="37E68E46" w14:textId="63F04DE1" w:rsidR="003D5147" w:rsidRDefault="003D5147" w:rsidP="003D5147">
      <w:pPr>
        <w:pStyle w:val="Titre1"/>
      </w:pPr>
      <w:bookmarkStart w:id="4" w:name="_Toc84322279"/>
      <w:r>
        <w:lastRenderedPageBreak/>
        <w:t>Tests technologiques</w:t>
      </w:r>
      <w:bookmarkEnd w:id="4"/>
    </w:p>
    <w:p w14:paraId="14E8A5B4" w14:textId="1D169223" w:rsidR="003D5147" w:rsidRDefault="003D5147" w:rsidP="003D5147">
      <w:pPr>
        <w:pStyle w:val="Titre2"/>
      </w:pPr>
      <w:bookmarkStart w:id="5" w:name="_Toc84322280"/>
      <w:r>
        <w:t>Exercice 1</w:t>
      </w:r>
      <w:r w:rsidR="00924A8A">
        <w:t xml:space="preserve"> : HTML5 base</w:t>
      </w:r>
      <w:bookmarkEnd w:id="5"/>
    </w:p>
    <w:p w14:paraId="3D38477C" w14:textId="3109853D" w:rsidR="00924A8A" w:rsidRDefault="00924A8A" w:rsidP="00924A8A">
      <w:pPr>
        <w:pStyle w:val="Titre3"/>
      </w:pPr>
      <w:bookmarkStart w:id="6" w:name="_Toc84322281"/>
      <w:r>
        <w:t>But</w:t>
      </w:r>
      <w:bookmarkEnd w:id="6"/>
    </w:p>
    <w:p w14:paraId="554951B2" w14:textId="01C57A83" w:rsidR="00924A8A" w:rsidRDefault="00924A8A" w:rsidP="00924A8A">
      <w:r>
        <w:t xml:space="preserve">Cet exercice </w:t>
      </w:r>
      <w:proofErr w:type="spellStart"/>
      <w:r>
        <w:t>à</w:t>
      </w:r>
      <w:proofErr w:type="spellEnd"/>
      <w:r>
        <w:t xml:space="preserve"> pour but de voir certaines bases en HTML et vite fait en JavaScript. </w:t>
      </w:r>
      <w:r w:rsidR="002F4FA3">
        <w:t xml:space="preserve">On a dû voir comment marche le code donné puis essayé d'implémenter un écouteur directement dans une balise html. </w:t>
      </w:r>
    </w:p>
    <w:p w14:paraId="0FF9B036" w14:textId="15CA7988" w:rsidR="002F4FA3" w:rsidRPr="00924A8A" w:rsidRDefault="002F4FA3" w:rsidP="00924A8A">
      <w:r>
        <w:t>Le but principal était d'introduire deux façons différentes d'appeler des écouteurs depuis le code html.</w:t>
      </w:r>
    </w:p>
    <w:p w14:paraId="6A768A11" w14:textId="2268378A" w:rsidR="00924A8A" w:rsidRDefault="00924A8A" w:rsidP="00924A8A">
      <w:pPr>
        <w:pStyle w:val="Titre3"/>
      </w:pPr>
      <w:bookmarkStart w:id="7" w:name="_Toc84322282"/>
      <w:r>
        <w:t>Code à effectuer/changer</w:t>
      </w:r>
      <w:bookmarkEnd w:id="7"/>
    </w:p>
    <w:p w14:paraId="13275F9C" w14:textId="06AA2552" w:rsidR="002F4FA3" w:rsidRPr="002F4FA3" w:rsidRDefault="002F4FA3" w:rsidP="002F4FA3">
      <w:r>
        <w:t xml:space="preserve">Il n'y a pas eu grand-chose à modifier ou à ajouter dans cet exercice. La seule chose à faire était d'ajouter un écouteur </w:t>
      </w:r>
      <w:proofErr w:type="spellStart"/>
      <w:r w:rsidRPr="002F4FA3">
        <w:rPr>
          <w:rFonts w:ascii="Consolas" w:eastAsia="Times New Roman" w:hAnsi="Consolas" w:cs="Times New Roman"/>
          <w:color w:val="9CDCFE"/>
          <w:sz w:val="21"/>
          <w:szCs w:val="21"/>
          <w:highlight w:val="black"/>
          <w:lang w:eastAsia="fr-CH"/>
        </w:rPr>
        <w:t>onclick</w:t>
      </w:r>
      <w:proofErr w:type="spellEnd"/>
      <w:r w:rsidRPr="002F4FA3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=</w:t>
      </w:r>
      <w:r w:rsidRPr="002F4FA3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""</w:t>
      </w:r>
      <w:r>
        <w:t xml:space="preserve"> dans la balise du bouton en html. </w:t>
      </w:r>
    </w:p>
    <w:p w14:paraId="01FC6E78" w14:textId="2D52D64E" w:rsidR="0020156A" w:rsidRPr="0020156A" w:rsidRDefault="00924A8A" w:rsidP="0020156A">
      <w:pPr>
        <w:pStyle w:val="Titre3"/>
      </w:pPr>
      <w:bookmarkStart w:id="8" w:name="_Toc84322283"/>
      <w:r>
        <w:t>Ce que j'ai appris</w:t>
      </w:r>
      <w:bookmarkEnd w:id="8"/>
    </w:p>
    <w:p w14:paraId="07D36B88" w14:textId="316A0BC3" w:rsidR="002F4FA3" w:rsidRDefault="002F4FA3" w:rsidP="002F4FA3">
      <w:pPr>
        <w:pStyle w:val="Titre4"/>
      </w:pPr>
      <w:r>
        <w:t>Fonctions</w:t>
      </w:r>
    </w:p>
    <w:p w14:paraId="4C52052A" w14:textId="0FD7BE44" w:rsidR="002F4FA3" w:rsidRDefault="0020156A" w:rsidP="002F4FA3">
      <w:r>
        <w:t xml:space="preserve">On peut voir, dans le fichier Javascript, comment est créée une fonction. </w:t>
      </w:r>
    </w:p>
    <w:p w14:paraId="62AAF737" w14:textId="1EB84B30" w:rsidR="0020156A" w:rsidRDefault="0020156A" w:rsidP="002F4FA3">
      <w:r>
        <w:t>Voilà un exemple :</w:t>
      </w:r>
    </w:p>
    <w:p w14:paraId="5F1EC152" w14:textId="26314CBC" w:rsidR="0020156A" w:rsidRPr="0020156A" w:rsidRDefault="0020156A" w:rsidP="0020156A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20156A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function</w:t>
      </w:r>
      <w:proofErr w:type="spellEnd"/>
      <w:proofErr w:type="gramEnd"/>
      <w:r w:rsidRPr="0020156A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test</w:t>
      </w:r>
      <w:r w:rsidRPr="0020156A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() {</w:t>
      </w:r>
    </w:p>
    <w:p w14:paraId="39EB52E9" w14:textId="6B4CEB31" w:rsidR="0020156A" w:rsidRPr="0020156A" w:rsidRDefault="0020156A" w:rsidP="0020156A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20156A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r w:rsidRPr="0020156A"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// </w:t>
      </w:r>
      <w:r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code</w:t>
      </w:r>
    </w:p>
    <w:p w14:paraId="767D159A" w14:textId="77777777" w:rsidR="0020156A" w:rsidRPr="0020156A" w:rsidRDefault="0020156A" w:rsidP="0020156A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20156A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}</w:t>
      </w:r>
    </w:p>
    <w:p w14:paraId="1F2929E9" w14:textId="77777777" w:rsidR="0020156A" w:rsidRPr="002F4FA3" w:rsidRDefault="0020156A" w:rsidP="002F4FA3"/>
    <w:p w14:paraId="24387FD6" w14:textId="05EDDDB6" w:rsidR="002F4FA3" w:rsidRDefault="002F4FA3" w:rsidP="002F4FA3">
      <w:pPr>
        <w:pStyle w:val="Titre4"/>
      </w:pPr>
      <w:r>
        <w:t>Lier un fichier javascript au fichier html</w:t>
      </w:r>
    </w:p>
    <w:p w14:paraId="115F3CAD" w14:textId="446D2503" w:rsidR="002F4FA3" w:rsidRDefault="0020156A" w:rsidP="002F4FA3">
      <w:r>
        <w:t xml:space="preserve">Il y a deux façons de lier son fichier html à un code Javascript. </w:t>
      </w:r>
    </w:p>
    <w:p w14:paraId="638C70E8" w14:textId="5C709023" w:rsidR="0020156A" w:rsidRDefault="0020156A" w:rsidP="002F4FA3">
      <w:r>
        <w:t>1</w:t>
      </w:r>
      <w:r w:rsidRPr="0020156A">
        <w:rPr>
          <w:vertAlign w:val="superscript"/>
        </w:rPr>
        <w:t>ère</w:t>
      </w:r>
      <w:r>
        <w:t xml:space="preserve"> (incorrecte mais fonctionnelle) :</w:t>
      </w:r>
      <w:r>
        <w:br/>
        <w:t xml:space="preserve">ajouter le code directement dans une balise </w:t>
      </w:r>
      <w:r w:rsidRPr="0020156A">
        <w:rPr>
          <w:rFonts w:ascii="Consolas" w:eastAsia="Times New Roman" w:hAnsi="Consolas" w:cs="Times New Roman"/>
          <w:color w:val="808080"/>
          <w:sz w:val="21"/>
          <w:szCs w:val="21"/>
          <w:highlight w:val="black"/>
          <w:lang w:eastAsia="fr-CH"/>
        </w:rPr>
        <w:t>&lt;</w:t>
      </w:r>
      <w:r w:rsidRPr="0020156A">
        <w:rPr>
          <w:rFonts w:ascii="Consolas" w:eastAsia="Times New Roman" w:hAnsi="Consolas" w:cs="Times New Roman"/>
          <w:color w:val="569CD6"/>
          <w:sz w:val="21"/>
          <w:szCs w:val="21"/>
          <w:highlight w:val="black"/>
          <w:lang w:eastAsia="fr-CH"/>
        </w:rPr>
        <w:t>script</w:t>
      </w:r>
      <w:r w:rsidRPr="0020156A">
        <w:rPr>
          <w:rFonts w:ascii="Consolas" w:eastAsia="Times New Roman" w:hAnsi="Consolas" w:cs="Times New Roman"/>
          <w:color w:val="808080"/>
          <w:sz w:val="21"/>
          <w:szCs w:val="21"/>
          <w:highlight w:val="black"/>
          <w:lang w:eastAsia="fr-CH"/>
        </w:rPr>
        <w:t>&gt;</w:t>
      </w:r>
      <w:r>
        <w:t>.</w:t>
      </w:r>
      <w:r>
        <w:br/>
      </w:r>
    </w:p>
    <w:p w14:paraId="56D7F5B8" w14:textId="1F5FD424" w:rsidR="0020156A" w:rsidRPr="002F4FA3" w:rsidRDefault="0020156A" w:rsidP="002F4FA3">
      <w:r>
        <w:t>2</w:t>
      </w:r>
      <w:r w:rsidRPr="0020156A">
        <w:rPr>
          <w:vertAlign w:val="superscript"/>
        </w:rPr>
        <w:t>ème</w:t>
      </w:r>
      <w:r>
        <w:t xml:space="preserve"> (correcte) :</w:t>
      </w:r>
      <w:r>
        <w:br/>
        <w:t xml:space="preserve">ajouter dans la balise </w:t>
      </w:r>
      <w:proofErr w:type="spellStart"/>
      <w:r>
        <w:t>head</w:t>
      </w:r>
      <w:proofErr w:type="spellEnd"/>
      <w:r>
        <w:t>, une balise script qui contient en paramètres les informations de votre fichier Javascript :</w:t>
      </w:r>
      <w:r>
        <w:br/>
      </w:r>
      <w:r w:rsidRPr="0020156A">
        <w:rPr>
          <w:rFonts w:ascii="Consolas" w:eastAsia="Times New Roman" w:hAnsi="Consolas" w:cs="Times New Roman"/>
          <w:color w:val="808080"/>
          <w:sz w:val="21"/>
          <w:szCs w:val="21"/>
          <w:highlight w:val="black"/>
          <w:lang w:eastAsia="fr-CH"/>
        </w:rPr>
        <w:t>&lt;</w:t>
      </w:r>
      <w:r w:rsidRPr="0020156A">
        <w:rPr>
          <w:rFonts w:ascii="Consolas" w:eastAsia="Times New Roman" w:hAnsi="Consolas" w:cs="Times New Roman"/>
          <w:color w:val="569CD6"/>
          <w:sz w:val="21"/>
          <w:szCs w:val="21"/>
          <w:highlight w:val="black"/>
          <w:lang w:eastAsia="fr-CH"/>
        </w:rPr>
        <w:t>script</w:t>
      </w:r>
      <w:r w:rsidRPr="0020156A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 </w:t>
      </w:r>
      <w:r w:rsidRPr="0020156A">
        <w:rPr>
          <w:rFonts w:ascii="Consolas" w:eastAsia="Times New Roman" w:hAnsi="Consolas" w:cs="Times New Roman"/>
          <w:color w:val="9CDCFE"/>
          <w:sz w:val="21"/>
          <w:szCs w:val="21"/>
          <w:highlight w:val="black"/>
          <w:lang w:eastAsia="fr-CH"/>
        </w:rPr>
        <w:t>type</w:t>
      </w:r>
      <w:r w:rsidRPr="0020156A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=</w:t>
      </w:r>
      <w:r w:rsidRPr="0020156A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proofErr w:type="spellStart"/>
      <w:r w:rsidRPr="0020156A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text</w:t>
      </w:r>
      <w:proofErr w:type="spellEnd"/>
      <w:r w:rsidRPr="0020156A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/javascript"</w:t>
      </w:r>
      <w:r w:rsidRPr="0020156A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 </w:t>
      </w:r>
      <w:r w:rsidRPr="0020156A">
        <w:rPr>
          <w:rFonts w:ascii="Consolas" w:eastAsia="Times New Roman" w:hAnsi="Consolas" w:cs="Times New Roman"/>
          <w:color w:val="9CDCFE"/>
          <w:sz w:val="21"/>
          <w:szCs w:val="21"/>
          <w:highlight w:val="black"/>
          <w:lang w:eastAsia="fr-CH"/>
        </w:rPr>
        <w:t>src</w:t>
      </w:r>
      <w:r w:rsidRPr="0020156A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=</w:t>
      </w:r>
      <w:proofErr w:type="gramStart"/>
      <w:r w:rsidRPr="0020156A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r w:rsid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[</w:t>
      </w:r>
      <w:proofErr w:type="gramEnd"/>
      <w:r w:rsid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chemin du Javascript].</w:t>
      </w:r>
      <w:proofErr w:type="spellStart"/>
      <w:r w:rsid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js</w:t>
      </w:r>
      <w:proofErr w:type="spellEnd"/>
      <w:r w:rsidRPr="0020156A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r w:rsidRPr="0020156A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 </w:t>
      </w:r>
      <w:proofErr w:type="spellStart"/>
      <w:r w:rsidRPr="0020156A">
        <w:rPr>
          <w:rFonts w:ascii="Consolas" w:eastAsia="Times New Roman" w:hAnsi="Consolas" w:cs="Times New Roman"/>
          <w:color w:val="9CDCFE"/>
          <w:sz w:val="21"/>
          <w:szCs w:val="21"/>
          <w:highlight w:val="black"/>
          <w:lang w:eastAsia="fr-CH"/>
        </w:rPr>
        <w:t>async</w:t>
      </w:r>
      <w:proofErr w:type="spellEnd"/>
      <w:r w:rsidRPr="0020156A">
        <w:rPr>
          <w:rFonts w:ascii="Consolas" w:eastAsia="Times New Roman" w:hAnsi="Consolas" w:cs="Times New Roman"/>
          <w:color w:val="808080"/>
          <w:sz w:val="21"/>
          <w:szCs w:val="21"/>
          <w:highlight w:val="black"/>
          <w:lang w:eastAsia="fr-CH"/>
        </w:rPr>
        <w:t>&gt;&lt;/</w:t>
      </w:r>
      <w:r w:rsidRPr="0020156A">
        <w:rPr>
          <w:rFonts w:ascii="Consolas" w:eastAsia="Times New Roman" w:hAnsi="Consolas" w:cs="Times New Roman"/>
          <w:color w:val="569CD6"/>
          <w:sz w:val="21"/>
          <w:szCs w:val="21"/>
          <w:highlight w:val="black"/>
          <w:lang w:eastAsia="fr-CH"/>
        </w:rPr>
        <w:t>script</w:t>
      </w:r>
      <w:r w:rsidRPr="0020156A">
        <w:rPr>
          <w:rFonts w:ascii="Consolas" w:eastAsia="Times New Roman" w:hAnsi="Consolas" w:cs="Times New Roman"/>
          <w:color w:val="808080"/>
          <w:sz w:val="21"/>
          <w:szCs w:val="21"/>
          <w:highlight w:val="black"/>
          <w:lang w:eastAsia="fr-CH"/>
        </w:rPr>
        <w:t>&gt;</w:t>
      </w:r>
    </w:p>
    <w:p w14:paraId="5335E3D7" w14:textId="735C7167" w:rsidR="002F4FA3" w:rsidRDefault="002F4FA3" w:rsidP="002F4FA3">
      <w:pPr>
        <w:pStyle w:val="Titre4"/>
      </w:pPr>
      <w:r>
        <w:t>Écouteur Javascript</w:t>
      </w:r>
    </w:p>
    <w:p w14:paraId="37F53B07" w14:textId="77777777" w:rsidR="00D76C5D" w:rsidRDefault="00D76C5D" w:rsidP="00D76C5D">
      <w:r>
        <w:t>On peut ajouter un écouteur à un élément grâce à différentes fonctions Javascript.</w:t>
      </w:r>
    </w:p>
    <w:p w14:paraId="7FF16B60" w14:textId="77777777" w:rsidR="00D76C5D" w:rsidRDefault="00D76C5D" w:rsidP="00D76C5D">
      <w:r w:rsidRPr="00D76C5D">
        <w:rPr>
          <w:rFonts w:ascii="Consolas" w:eastAsia="Times New Roman" w:hAnsi="Consolas" w:cs="Times New Roman"/>
          <w:color w:val="9CDCFE"/>
          <w:sz w:val="21"/>
          <w:szCs w:val="21"/>
          <w:highlight w:val="black"/>
          <w:lang w:eastAsia="fr-CH"/>
        </w:rPr>
        <w:t>Document</w:t>
      </w:r>
      <w:r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 xml:space="preserve"> </w:t>
      </w:r>
      <w:r w:rsidRPr="00D76C5D">
        <w:t>:</w:t>
      </w:r>
      <w:r>
        <w:t xml:space="preserve"> est une variable contenant la page web (c'est un point d'entrée qui permet d'interagir avec la page Web)</w:t>
      </w:r>
    </w:p>
    <w:p w14:paraId="7931DB63" w14:textId="77777777" w:rsidR="00D76C5D" w:rsidRDefault="00D76C5D" w:rsidP="00D76C5D">
      <w:proofErr w:type="spellStart"/>
      <w:proofErr w:type="gramStart"/>
      <w:r w:rsidRPr="00D76C5D">
        <w:rPr>
          <w:rFonts w:ascii="Consolas" w:eastAsia="Times New Roman" w:hAnsi="Consolas" w:cs="Times New Roman"/>
          <w:color w:val="DCDCAA"/>
          <w:sz w:val="21"/>
          <w:szCs w:val="21"/>
          <w:highlight w:val="black"/>
          <w:lang w:eastAsia="fr-CH"/>
        </w:rPr>
        <w:t>getElementById</w:t>
      </w:r>
      <w:proofErr w:type="spellEnd"/>
      <w:proofErr w:type="gramEnd"/>
      <w:r w:rsidRPr="00D76C5D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(</w:t>
      </w:r>
      <w:r w:rsidRP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r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[id]</w:t>
      </w:r>
      <w:r w:rsidRP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r w:rsidRPr="00D76C5D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)</w:t>
      </w:r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 xml:space="preserve"> </w:t>
      </w:r>
      <w:r w:rsidRPr="00D76C5D">
        <w:t>:</w:t>
      </w:r>
      <w:r>
        <w:t xml:space="preserve"> est une méthode qui permet de trouver un élément (de document par exemple) en lui donnant une id. (par exemple trouver un bouton avec un id bouton).</w:t>
      </w:r>
    </w:p>
    <w:p w14:paraId="6EEF2B3E" w14:textId="552F7D15" w:rsidR="00D76C5D" w:rsidRPr="002F4FA3" w:rsidRDefault="00D76C5D" w:rsidP="002F4FA3">
      <w:proofErr w:type="spellStart"/>
      <w:proofErr w:type="gramStart"/>
      <w:r w:rsidRPr="00D76C5D">
        <w:rPr>
          <w:rFonts w:ascii="Consolas" w:eastAsia="Times New Roman" w:hAnsi="Consolas" w:cs="Times New Roman"/>
          <w:color w:val="DCDCAA"/>
          <w:sz w:val="21"/>
          <w:szCs w:val="21"/>
          <w:highlight w:val="black"/>
          <w:lang w:eastAsia="fr-CH"/>
        </w:rPr>
        <w:t>addEventListener</w:t>
      </w:r>
      <w:proofErr w:type="spellEnd"/>
      <w:r w:rsidRPr="00D76C5D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(</w:t>
      </w:r>
      <w:proofErr w:type="gramEnd"/>
      <w:r w:rsidRP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r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[quoi écouter]</w:t>
      </w:r>
      <w:r w:rsidRPr="00D76C5D">
        <w:rPr>
          <w:rFonts w:ascii="Consolas" w:eastAsia="Times New Roman" w:hAnsi="Consolas" w:cs="Times New Roman"/>
          <w:color w:val="CE9178"/>
          <w:sz w:val="21"/>
          <w:szCs w:val="21"/>
          <w:highlight w:val="black"/>
          <w:lang w:eastAsia="fr-CH"/>
        </w:rPr>
        <w:t>"</w:t>
      </w:r>
      <w:r w:rsidRPr="00D76C5D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, </w:t>
      </w:r>
      <w:r>
        <w:rPr>
          <w:rFonts w:ascii="Consolas" w:eastAsia="Times New Roman" w:hAnsi="Consolas" w:cs="Times New Roman"/>
          <w:color w:val="DCDCAA"/>
          <w:sz w:val="21"/>
          <w:szCs w:val="21"/>
          <w:highlight w:val="black"/>
          <w:lang w:eastAsia="fr-CH"/>
        </w:rPr>
        <w:t>[fonction]</w:t>
      </w:r>
      <w:r w:rsidRPr="00D76C5D">
        <w:rPr>
          <w:rFonts w:ascii="Consolas" w:eastAsia="Times New Roman" w:hAnsi="Consolas" w:cs="Times New Roman"/>
          <w:color w:val="D4D4D4"/>
          <w:sz w:val="21"/>
          <w:szCs w:val="21"/>
          <w:highlight w:val="black"/>
          <w:lang w:eastAsia="fr-CH"/>
        </w:rPr>
        <w:t>)</w:t>
      </w:r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 xml:space="preserve"> </w:t>
      </w:r>
      <w:r w:rsidRPr="00D76C5D">
        <w:t>:</w:t>
      </w:r>
      <w:r>
        <w:t xml:space="preserve"> est une fonction qui permet</w:t>
      </w:r>
      <w:r w:rsidR="00E26C86">
        <w:t xml:space="preserve"> </w:t>
      </w:r>
    </w:p>
    <w:p w14:paraId="507FCFD9" w14:textId="4ACF4CBF" w:rsidR="002F4FA3" w:rsidRDefault="002F4FA3" w:rsidP="002F4FA3">
      <w:pPr>
        <w:pStyle w:val="Titre4"/>
      </w:pPr>
      <w:r>
        <w:t>Écouteur html</w:t>
      </w:r>
    </w:p>
    <w:p w14:paraId="1D09E59E" w14:textId="77777777" w:rsidR="00741510" w:rsidRPr="00975361" w:rsidRDefault="00741510" w:rsidP="0074151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lang w:eastAsia="fr-CH"/>
        </w:rPr>
      </w:pPr>
      <w:proofErr w:type="spellStart"/>
      <w:r w:rsidRPr="00975361">
        <w:rPr>
          <w:rFonts w:ascii="Courier New" w:eastAsia="Times New Roman" w:hAnsi="Courier New" w:cs="Courier New"/>
          <w:color w:val="FFFFFF"/>
          <w:lang w:eastAsia="fr-CH"/>
        </w:rPr>
        <w:t>Element.</w:t>
      </w:r>
      <w:r w:rsidRPr="00975361">
        <w:rPr>
          <w:rFonts w:ascii="Courier New" w:eastAsia="Times New Roman" w:hAnsi="Courier New" w:cs="Courier New"/>
          <w:color w:val="E5A638"/>
          <w:lang w:eastAsia="fr-CH"/>
        </w:rPr>
        <w:t>addEventListener</w:t>
      </w:r>
      <w:proofErr w:type="spellEnd"/>
      <w:r w:rsidRPr="00975361">
        <w:rPr>
          <w:rFonts w:ascii="Courier New" w:eastAsia="Times New Roman" w:hAnsi="Courier New" w:cs="Courier New"/>
          <w:color w:val="FFFFFF"/>
          <w:lang w:eastAsia="fr-CH"/>
        </w:rPr>
        <w:t>(</w:t>
      </w:r>
      <w:r w:rsidRPr="00975361">
        <w:rPr>
          <w:rFonts w:ascii="Courier New" w:eastAsia="Times New Roman" w:hAnsi="Courier New" w:cs="Courier New"/>
          <w:color w:val="E5A638"/>
          <w:lang w:eastAsia="fr-CH"/>
        </w:rPr>
        <w:t>D</w:t>
      </w:r>
      <w:r w:rsidRPr="00975361">
        <w:rPr>
          <w:rFonts w:ascii="Courier New" w:eastAsia="Times New Roman" w:hAnsi="Courier New" w:cs="Courier New"/>
          <w:color w:val="FFFFFF"/>
          <w:lang w:eastAsia="fr-CH"/>
        </w:rPr>
        <w:t>éclencheur, méthode à effectuer)</w:t>
      </w:r>
    </w:p>
    <w:p w14:paraId="1FBA8DAE" w14:textId="77777777" w:rsidR="00741510" w:rsidRPr="00975361" w:rsidRDefault="00741510" w:rsidP="0074151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lang w:eastAsia="fr-CH"/>
        </w:rPr>
      </w:pPr>
    </w:p>
    <w:p w14:paraId="52DA174A" w14:textId="77777777" w:rsidR="00741510" w:rsidRPr="00975361" w:rsidRDefault="00741510" w:rsidP="0074151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lang w:eastAsia="fr-CH"/>
        </w:rPr>
      </w:pPr>
      <w:r w:rsidRPr="00975361">
        <w:rPr>
          <w:rFonts w:ascii="Courier New" w:eastAsia="Times New Roman" w:hAnsi="Courier New" w:cs="Courier New"/>
          <w:color w:val="FFFFFF"/>
          <w:lang w:eastAsia="fr-CH"/>
        </w:rPr>
        <w:t>Exemple :</w:t>
      </w:r>
    </w:p>
    <w:p w14:paraId="13BC4BE0" w14:textId="77777777" w:rsidR="00741510" w:rsidRDefault="00741510" w:rsidP="0074151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lang w:eastAsia="fr-CH"/>
        </w:rPr>
      </w:pPr>
      <w:proofErr w:type="spellStart"/>
      <w:proofErr w:type="gramStart"/>
      <w:r w:rsidRPr="00975361">
        <w:rPr>
          <w:rFonts w:ascii="Courier New" w:eastAsia="Times New Roman" w:hAnsi="Courier New" w:cs="Courier New"/>
          <w:color w:val="FFFFFF"/>
          <w:lang w:eastAsia="fr-CH"/>
        </w:rPr>
        <w:lastRenderedPageBreak/>
        <w:t>document.</w:t>
      </w:r>
      <w:r w:rsidRPr="00975361">
        <w:rPr>
          <w:rFonts w:ascii="Courier New" w:eastAsia="Times New Roman" w:hAnsi="Courier New" w:cs="Courier New"/>
          <w:color w:val="E5A638"/>
          <w:lang w:eastAsia="fr-CH"/>
        </w:rPr>
        <w:t>getElementById</w:t>
      </w:r>
      <w:proofErr w:type="spellEnd"/>
      <w:proofErr w:type="gramEnd"/>
      <w:r w:rsidRPr="00975361">
        <w:rPr>
          <w:rFonts w:ascii="Courier New" w:eastAsia="Times New Roman" w:hAnsi="Courier New" w:cs="Courier New"/>
          <w:color w:val="FFFFFF"/>
          <w:lang w:eastAsia="fr-CH"/>
        </w:rPr>
        <w:t>(</w:t>
      </w:r>
      <w:r w:rsidRPr="00975361">
        <w:rPr>
          <w:rFonts w:ascii="Courier New" w:eastAsia="Times New Roman" w:hAnsi="Courier New" w:cs="Courier New"/>
          <w:color w:val="B0C975"/>
          <w:lang w:eastAsia="fr-CH"/>
        </w:rPr>
        <w:t>"testez"</w:t>
      </w:r>
      <w:r w:rsidRPr="00975361">
        <w:rPr>
          <w:rFonts w:ascii="Courier New" w:eastAsia="Times New Roman" w:hAnsi="Courier New" w:cs="Courier New"/>
          <w:color w:val="FFFFFF"/>
          <w:lang w:eastAsia="fr-CH"/>
        </w:rPr>
        <w:t>).</w:t>
      </w:r>
      <w:proofErr w:type="spellStart"/>
      <w:r w:rsidRPr="00975361">
        <w:rPr>
          <w:rFonts w:ascii="Courier New" w:eastAsia="Times New Roman" w:hAnsi="Courier New" w:cs="Courier New"/>
          <w:color w:val="E5A638"/>
          <w:lang w:eastAsia="fr-CH"/>
        </w:rPr>
        <w:t>addEventListener</w:t>
      </w:r>
      <w:proofErr w:type="spellEnd"/>
      <w:r w:rsidRPr="00975361">
        <w:rPr>
          <w:rFonts w:ascii="Courier New" w:eastAsia="Times New Roman" w:hAnsi="Courier New" w:cs="Courier New"/>
          <w:color w:val="FFFFFF"/>
          <w:lang w:eastAsia="fr-CH"/>
        </w:rPr>
        <w:t>(</w:t>
      </w:r>
      <w:r w:rsidRPr="00975361">
        <w:rPr>
          <w:rFonts w:ascii="Courier New" w:eastAsia="Times New Roman" w:hAnsi="Courier New" w:cs="Courier New"/>
          <w:color w:val="B0C975"/>
          <w:lang w:eastAsia="fr-CH"/>
        </w:rPr>
        <w:t>"click"</w:t>
      </w:r>
      <w:r w:rsidRPr="00975361">
        <w:rPr>
          <w:rFonts w:ascii="Courier New" w:eastAsia="Times New Roman" w:hAnsi="Courier New" w:cs="Courier New"/>
          <w:color w:val="FFFFFF"/>
          <w:lang w:eastAsia="fr-CH"/>
        </w:rPr>
        <w:t>, testez);</w:t>
      </w:r>
    </w:p>
    <w:p w14:paraId="0DC022A4" w14:textId="77777777" w:rsidR="002F4FA3" w:rsidRPr="002F4FA3" w:rsidRDefault="002F4FA3" w:rsidP="002F4FA3"/>
    <w:p w14:paraId="00A15F22" w14:textId="75D17526" w:rsidR="002F4FA3" w:rsidRPr="002F4FA3" w:rsidRDefault="002F4FA3" w:rsidP="002F4FA3"/>
    <w:p w14:paraId="6357AB2E" w14:textId="7F10C87B" w:rsidR="003D5147" w:rsidRDefault="003D5147" w:rsidP="003D5147">
      <w:pPr>
        <w:pStyle w:val="Titre2"/>
      </w:pPr>
      <w:bookmarkStart w:id="9" w:name="_Toc84322284"/>
      <w:r>
        <w:t>Exercice 2</w:t>
      </w:r>
      <w:r w:rsidR="00924A8A">
        <w:t xml:space="preserve"> : HTML5 </w:t>
      </w:r>
      <w:proofErr w:type="spellStart"/>
      <w:r w:rsidR="00924A8A">
        <w:t>from</w:t>
      </w:r>
      <w:proofErr w:type="spellEnd"/>
      <w:r w:rsidR="00924A8A">
        <w:t xml:space="preserve"> login</w:t>
      </w:r>
      <w:bookmarkEnd w:id="9"/>
    </w:p>
    <w:p w14:paraId="5A7C828B" w14:textId="32ECA265" w:rsidR="00924A8A" w:rsidRDefault="00924A8A" w:rsidP="00924A8A">
      <w:pPr>
        <w:pStyle w:val="Titre3"/>
      </w:pPr>
      <w:bookmarkStart w:id="10" w:name="_Toc84322285"/>
      <w:r>
        <w:t>But</w:t>
      </w:r>
      <w:bookmarkEnd w:id="10"/>
    </w:p>
    <w:p w14:paraId="3B1EB869" w14:textId="558AF945" w:rsidR="00741510" w:rsidRPr="00741510" w:rsidRDefault="00741510" w:rsidP="00741510">
      <w:r>
        <w:t>Le but de cet exercice est d'utiliser des fonctions javascript pour se login.</w:t>
      </w:r>
    </w:p>
    <w:p w14:paraId="75A90568" w14:textId="4DFA7A32" w:rsidR="00924A8A" w:rsidRDefault="00924A8A" w:rsidP="00924A8A">
      <w:pPr>
        <w:pStyle w:val="Titre3"/>
      </w:pPr>
      <w:bookmarkStart w:id="11" w:name="_Toc84322286"/>
      <w:r>
        <w:t>Code à effectuer/changer</w:t>
      </w:r>
      <w:bookmarkEnd w:id="11"/>
    </w:p>
    <w:p w14:paraId="1D2EB266" w14:textId="20773ED9" w:rsidR="00741510" w:rsidRDefault="00741510" w:rsidP="00741510">
      <w:r>
        <w:t xml:space="preserve">Pour cet exercice, il a fallu aller chercher des valeurs venant de champs. Pour ce faire nous avons </w:t>
      </w:r>
      <w:proofErr w:type="spellStart"/>
      <w:r>
        <w:t>utiliser</w:t>
      </w:r>
      <w:proofErr w:type="spellEnd"/>
      <w:r>
        <w:t xml:space="preserve"> les deux fonctions suivantes :</w:t>
      </w:r>
    </w:p>
    <w:p w14:paraId="5EB80A8D" w14:textId="77777777" w:rsidR="00741510" w:rsidRPr="00975361" w:rsidRDefault="00741510" w:rsidP="0074151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lang w:val="en-US" w:eastAsia="fr-CH"/>
        </w:rPr>
      </w:pPr>
      <w:r w:rsidRPr="00975361">
        <w:rPr>
          <w:rFonts w:ascii="Courier New" w:eastAsia="Times New Roman" w:hAnsi="Courier New" w:cs="Courier New"/>
          <w:color w:val="C27628"/>
          <w:lang w:val="en-US" w:eastAsia="fr-CH"/>
        </w:rPr>
        <w:t>let</w:t>
      </w:r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 xml:space="preserve"> username = </w:t>
      </w:r>
      <w:proofErr w:type="spellStart"/>
      <w:proofErr w:type="gramStart"/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>document.</w:t>
      </w:r>
      <w:r w:rsidRPr="00975361">
        <w:rPr>
          <w:rFonts w:ascii="Courier New" w:eastAsia="Times New Roman" w:hAnsi="Courier New" w:cs="Courier New"/>
          <w:color w:val="E5A638"/>
          <w:lang w:val="en-US" w:eastAsia="fr-CH"/>
        </w:rPr>
        <w:t>getElementById</w:t>
      </w:r>
      <w:proofErr w:type="spellEnd"/>
      <w:proofErr w:type="gramEnd"/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>(</w:t>
      </w:r>
      <w:r w:rsidRPr="00975361">
        <w:rPr>
          <w:rFonts w:ascii="Courier New" w:eastAsia="Times New Roman" w:hAnsi="Courier New" w:cs="Courier New"/>
          <w:color w:val="B0C975"/>
          <w:lang w:val="en-US" w:eastAsia="fr-CH"/>
        </w:rPr>
        <w:t>"username"</w:t>
      </w:r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>).value;</w:t>
      </w:r>
    </w:p>
    <w:p w14:paraId="5579A05C" w14:textId="77777777" w:rsidR="00741510" w:rsidRDefault="00741510" w:rsidP="0074151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lang w:val="en-US" w:eastAsia="fr-CH"/>
        </w:rPr>
      </w:pPr>
      <w:r w:rsidRPr="00975361">
        <w:rPr>
          <w:rFonts w:ascii="Courier New" w:eastAsia="Times New Roman" w:hAnsi="Courier New" w:cs="Courier New"/>
          <w:color w:val="C27628"/>
          <w:lang w:val="en-US" w:eastAsia="fr-CH"/>
        </w:rPr>
        <w:t>let</w:t>
      </w:r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 xml:space="preserve"> password = </w:t>
      </w:r>
      <w:proofErr w:type="spellStart"/>
      <w:proofErr w:type="gramStart"/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>document.</w:t>
      </w:r>
      <w:r w:rsidRPr="00975361">
        <w:rPr>
          <w:rFonts w:ascii="Courier New" w:eastAsia="Times New Roman" w:hAnsi="Courier New" w:cs="Courier New"/>
          <w:color w:val="E5A638"/>
          <w:lang w:val="en-US" w:eastAsia="fr-CH"/>
        </w:rPr>
        <w:t>getElementById</w:t>
      </w:r>
      <w:proofErr w:type="spellEnd"/>
      <w:proofErr w:type="gramEnd"/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>(</w:t>
      </w:r>
      <w:r w:rsidRPr="00975361">
        <w:rPr>
          <w:rFonts w:ascii="Courier New" w:eastAsia="Times New Roman" w:hAnsi="Courier New" w:cs="Courier New"/>
          <w:color w:val="B0C975"/>
          <w:lang w:val="en-US" w:eastAsia="fr-CH"/>
        </w:rPr>
        <w:t>"password"</w:t>
      </w:r>
      <w:r w:rsidRPr="00975361">
        <w:rPr>
          <w:rFonts w:ascii="Courier New" w:eastAsia="Times New Roman" w:hAnsi="Courier New" w:cs="Courier New"/>
          <w:color w:val="FFFFFF"/>
          <w:lang w:val="en-US" w:eastAsia="fr-CH"/>
        </w:rPr>
        <w:t>).value;</w:t>
      </w:r>
    </w:p>
    <w:p w14:paraId="0C0BD732" w14:textId="59777023" w:rsidR="00741510" w:rsidRDefault="00741510" w:rsidP="00741510">
      <w:proofErr w:type="gramStart"/>
      <w:r w:rsidRPr="00741510">
        <w:t>on</w:t>
      </w:r>
      <w:proofErr w:type="gramEnd"/>
      <w:r w:rsidRPr="00741510">
        <w:t xml:space="preserve"> va ensuite utili</w:t>
      </w:r>
      <w:r>
        <w:t>s</w:t>
      </w:r>
      <w:r w:rsidRPr="00741510">
        <w:t>er u</w:t>
      </w:r>
      <w:r>
        <w:t xml:space="preserve">n bout de code pour faire apparaître une popup si </w:t>
      </w:r>
      <w:r w:rsidR="00082D74">
        <w:t>les valeurs de login sont correct :</w:t>
      </w:r>
    </w:p>
    <w:p w14:paraId="080A10DB" w14:textId="77777777" w:rsidR="00082D74" w:rsidRDefault="00082D74" w:rsidP="00082D74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spellStart"/>
      <w:proofErr w:type="gramStart"/>
      <w:r w:rsidRPr="008A552C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alert</w:t>
      </w:r>
      <w:proofErr w:type="spellEnd"/>
      <w:r w:rsidRPr="008A552C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8A552C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"Validation ok"</w:t>
      </w:r>
      <w:r w:rsidRPr="008A552C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</w:t>
      </w:r>
    </w:p>
    <w:p w14:paraId="3DB5E834" w14:textId="62201B15" w:rsidR="00082D74" w:rsidRPr="00741510" w:rsidRDefault="00082D74" w:rsidP="00741510">
      <w:r w:rsidRPr="008A552C">
        <w:rPr>
          <w:rFonts w:ascii="Courier New" w:eastAsia="Times New Roman" w:hAnsi="Courier New" w:cs="Courier New"/>
          <w:noProof/>
          <w:color w:val="FFFFFF"/>
          <w:sz w:val="18"/>
          <w:szCs w:val="18"/>
          <w:lang w:eastAsia="fr-CH"/>
        </w:rPr>
        <w:drawing>
          <wp:inline distT="0" distB="0" distL="0" distR="0" wp14:anchorId="15952BB4" wp14:editId="560E255A">
            <wp:extent cx="4229100" cy="1171575"/>
            <wp:effectExtent l="19050" t="19050" r="19050" b="285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17157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1E810BE" w14:textId="1799DDB7" w:rsidR="00924A8A" w:rsidRDefault="00924A8A" w:rsidP="00924A8A">
      <w:pPr>
        <w:pStyle w:val="Titre3"/>
      </w:pPr>
      <w:bookmarkStart w:id="12" w:name="_Toc84322287"/>
      <w:r>
        <w:t>Ce que j'ai appris</w:t>
      </w:r>
      <w:bookmarkEnd w:id="12"/>
    </w:p>
    <w:p w14:paraId="04DB83EF" w14:textId="4452CE9C" w:rsidR="00082D74" w:rsidRDefault="00082D74" w:rsidP="00082D74">
      <w:r>
        <w:t>Durant cet exercice, j'ai appris à utiliser les informations données par l'utilisateur et comment créer des champs à cet effet.</w:t>
      </w:r>
    </w:p>
    <w:p w14:paraId="1653ED15" w14:textId="77777777" w:rsidR="00082D74" w:rsidRDefault="00082D74" w:rsidP="00082D74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</w:pPr>
      <w:r w:rsidRPr="00A2798B">
        <w:rPr>
          <w:rFonts w:ascii="Consolas" w:eastAsia="Times New Roman" w:hAnsi="Consolas" w:cs="Times New Roman"/>
          <w:color w:val="808080"/>
          <w:sz w:val="21"/>
          <w:szCs w:val="21"/>
          <w:lang w:eastAsia="fr-CH"/>
        </w:rPr>
        <w:t>&lt;</w:t>
      </w:r>
      <w:proofErr w:type="gramStart"/>
      <w:r w:rsidRPr="00A2798B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input</w:t>
      </w:r>
      <w:proofErr w:type="gramEnd"/>
      <w:r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&gt;</w:t>
      </w:r>
    </w:p>
    <w:p w14:paraId="37CD03D9" w14:textId="62D649F7" w:rsidR="00082D74" w:rsidRDefault="00082D74" w:rsidP="00082D74">
      <w:r>
        <w:t>Permet de créer un objet qui demandera une valeur à l'utilisateur. On pourra ensuite la récupérer pour diverses choses.</w:t>
      </w:r>
    </w:p>
    <w:p w14:paraId="3C944D19" w14:textId="60A6878E" w:rsidR="00082D74" w:rsidRPr="00082D74" w:rsidRDefault="00082D74" w:rsidP="00082D74">
      <w:pPr>
        <w:shd w:val="clear" w:color="auto" w:fill="1E1E1E"/>
        <w:spacing w:after="0" w:line="285" w:lineRule="atLeast"/>
        <w:rPr>
          <w:lang w:eastAsia="fr-CH"/>
        </w:rPr>
      </w:pPr>
      <w:r w:rsidRPr="000F5437">
        <w:rPr>
          <w:rFonts w:ascii="Consolas" w:eastAsia="Times New Roman" w:hAnsi="Consolas" w:cs="Times New Roman"/>
          <w:color w:val="808080"/>
          <w:sz w:val="21"/>
          <w:szCs w:val="21"/>
          <w:lang w:eastAsia="fr-CH"/>
        </w:rPr>
        <w:t>&lt;</w:t>
      </w:r>
      <w:proofErr w:type="gramStart"/>
      <w:r w:rsidRPr="000F5437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input</w:t>
      </w:r>
      <w:proofErr w:type="gramEnd"/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0F543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type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=</w:t>
      </w:r>
      <w:r w:rsidRPr="000F5437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"text"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0F543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size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=</w:t>
      </w:r>
      <w:r w:rsidRPr="000F5437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"30"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0F543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id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=</w:t>
      </w:r>
      <w:r w:rsidRPr="000F5437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"username"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0F543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placeholder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=</w:t>
      </w:r>
      <w:r w:rsidRPr="000F5437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"un nom svp"</w:t>
      </w:r>
      <w:r w:rsidRPr="000F543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0F543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autofocus</w:t>
      </w:r>
      <w:r w:rsidRPr="000F5437">
        <w:rPr>
          <w:rFonts w:ascii="Consolas" w:eastAsia="Times New Roman" w:hAnsi="Consolas" w:cs="Times New Roman"/>
          <w:color w:val="808080"/>
          <w:sz w:val="21"/>
          <w:szCs w:val="21"/>
          <w:lang w:eastAsia="fr-CH"/>
        </w:rPr>
        <w:t>/&gt;</w:t>
      </w:r>
      <w:r w:rsidRPr="00A2798B">
        <w:rPr>
          <w:lang w:eastAsia="fr-CH"/>
        </w:rPr>
        <w:t xml:space="preserve"> </w:t>
      </w:r>
    </w:p>
    <w:p w14:paraId="6E96370A" w14:textId="77B37A9E" w:rsidR="00082D74" w:rsidRDefault="00082D74" w:rsidP="00082D74">
      <w:r>
        <w:t>On peut voir ici différentes choses. Déjà la type. Il permet de définir quel type de champ sera à cet endroit :</w:t>
      </w:r>
    </w:p>
    <w:p w14:paraId="3B73FCE7" w14:textId="04971F31" w:rsidR="00082D74" w:rsidRDefault="00082D74" w:rsidP="00082D74">
      <w:pPr>
        <w:pStyle w:val="Paragraphedeliste"/>
        <w:numPr>
          <w:ilvl w:val="0"/>
          <w:numId w:val="2"/>
        </w:numPr>
      </w:pPr>
      <w:proofErr w:type="spellStart"/>
      <w:r>
        <w:t>Text</w:t>
      </w:r>
      <w:proofErr w:type="spellEnd"/>
      <w:r>
        <w:t xml:space="preserve"> : permet d'entrer du texte</w:t>
      </w:r>
    </w:p>
    <w:p w14:paraId="3494510D" w14:textId="1EEF311B" w:rsidR="00082D74" w:rsidRDefault="00082D74" w:rsidP="00082D74">
      <w:pPr>
        <w:pStyle w:val="Paragraphedeliste"/>
        <w:numPr>
          <w:ilvl w:val="0"/>
          <w:numId w:val="2"/>
        </w:numPr>
      </w:pPr>
      <w:proofErr w:type="spellStart"/>
      <w:r>
        <w:t>Password</w:t>
      </w:r>
      <w:proofErr w:type="spellEnd"/>
      <w:r>
        <w:t xml:space="preserve"> : permet d'écrire du texte qui sera caché par es points (pour les mots de passes)</w:t>
      </w:r>
    </w:p>
    <w:p w14:paraId="593BAE86" w14:textId="01F610C1" w:rsidR="00082D74" w:rsidRPr="00082D74" w:rsidRDefault="00082D74" w:rsidP="00082D74">
      <w:pPr>
        <w:pStyle w:val="Paragraphedeliste"/>
        <w:numPr>
          <w:ilvl w:val="0"/>
          <w:numId w:val="2"/>
        </w:numPr>
      </w:pPr>
      <w:r>
        <w:t>Button : permet d'afficher un bouton sur lequel on peut cliquer.</w:t>
      </w:r>
    </w:p>
    <w:p w14:paraId="35ADADED" w14:textId="532AA7DF" w:rsidR="003D5147" w:rsidRDefault="003D5147" w:rsidP="003D5147">
      <w:pPr>
        <w:pStyle w:val="Titre2"/>
      </w:pPr>
      <w:bookmarkStart w:id="13" w:name="_Toc84322288"/>
      <w:r>
        <w:t>Exercice 3</w:t>
      </w:r>
      <w:r w:rsidR="00924A8A">
        <w:t xml:space="preserve"> : html5 </w:t>
      </w:r>
      <w:proofErr w:type="spellStart"/>
      <w:r w:rsidR="00924A8A">
        <w:t>from</w:t>
      </w:r>
      <w:proofErr w:type="spellEnd"/>
      <w:r w:rsidR="00924A8A">
        <w:t xml:space="preserve"> </w:t>
      </w:r>
      <w:proofErr w:type="spellStart"/>
      <w:r w:rsidR="00924A8A">
        <w:t>php</w:t>
      </w:r>
      <w:bookmarkEnd w:id="13"/>
      <w:proofErr w:type="spellEnd"/>
    </w:p>
    <w:p w14:paraId="5F828277" w14:textId="7E7126C6" w:rsidR="00924A8A" w:rsidRDefault="00924A8A" w:rsidP="00924A8A">
      <w:pPr>
        <w:pStyle w:val="Titre3"/>
      </w:pPr>
      <w:bookmarkStart w:id="14" w:name="_Toc84322289"/>
      <w:r>
        <w:t>But</w:t>
      </w:r>
      <w:bookmarkEnd w:id="14"/>
    </w:p>
    <w:p w14:paraId="55E96779" w14:textId="0B106F41" w:rsidR="00082D74" w:rsidRPr="00082D74" w:rsidRDefault="00082D74" w:rsidP="00082D74">
      <w:r>
        <w:t xml:space="preserve">Le but de cet exercice est de comprendre à quoi sert et comment utiliser </w:t>
      </w:r>
      <w:proofErr w:type="spellStart"/>
      <w:r>
        <w:t>php</w:t>
      </w:r>
      <w:proofErr w:type="spellEnd"/>
      <w:r>
        <w:t>.</w:t>
      </w:r>
    </w:p>
    <w:p w14:paraId="2CD3E852" w14:textId="2EE1430C" w:rsidR="00924A8A" w:rsidRDefault="00924A8A" w:rsidP="00924A8A">
      <w:pPr>
        <w:pStyle w:val="Titre3"/>
      </w:pPr>
      <w:bookmarkStart w:id="15" w:name="_Toc84322290"/>
      <w:r>
        <w:t>Code à effectuer/changer</w:t>
      </w:r>
      <w:bookmarkEnd w:id="15"/>
    </w:p>
    <w:p w14:paraId="12D600B9" w14:textId="2F6636BB" w:rsidR="00082D74" w:rsidRDefault="00FF6C81" w:rsidP="00082D74">
      <w:r>
        <w:t xml:space="preserve">Pour cet exercice, il </w:t>
      </w:r>
      <w:r w:rsidR="00682416">
        <w:t xml:space="preserve">faut ajouter une ligne de formulaire pour envoyer des informations au </w:t>
      </w:r>
      <w:proofErr w:type="spellStart"/>
      <w:r w:rsidR="00682416">
        <w:t>php</w:t>
      </w:r>
      <w:proofErr w:type="spellEnd"/>
      <w:r w:rsidR="00682416">
        <w:t xml:space="preserve"> :</w:t>
      </w:r>
    </w:p>
    <w:p w14:paraId="5851F19B" w14:textId="77777777" w:rsidR="00682416" w:rsidRPr="001158ED" w:rsidRDefault="00682416" w:rsidP="00682416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1158E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&lt;form </w:t>
      </w:r>
      <w:r w:rsidRPr="001158ED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class</w:t>
      </w:r>
      <w:r w:rsidRPr="001158E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=</w:t>
      </w:r>
      <w:r w:rsidRPr="001158E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"user-form"</w:t>
      </w:r>
      <w:r w:rsidRPr="001158E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action=</w:t>
      </w:r>
      <w:r w:rsidRPr="001158E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</w:t>
      </w:r>
      <w:proofErr w:type="spellStart"/>
      <w:r w:rsidRPr="001158E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login_POST.php</w:t>
      </w:r>
      <w:proofErr w:type="spellEnd"/>
      <w:r w:rsidRPr="001158E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</w:t>
      </w:r>
      <w:r w:rsidRPr="001158E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method=</w:t>
      </w:r>
      <w:r w:rsidRPr="001158E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"POST"</w:t>
      </w:r>
      <w:r w:rsidRPr="001158E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</w:t>
      </w:r>
    </w:p>
    <w:p w14:paraId="4CD55522" w14:textId="7EDAF75D" w:rsidR="00682416" w:rsidRPr="00682416" w:rsidRDefault="00682416" w:rsidP="00082D74">
      <w:r w:rsidRPr="00682416">
        <w:lastRenderedPageBreak/>
        <w:t>La variable action permet d</w:t>
      </w:r>
      <w:r>
        <w:t xml:space="preserve">e lier à un </w:t>
      </w:r>
      <w:proofErr w:type="spellStart"/>
      <w:r>
        <w:t>php</w:t>
      </w:r>
      <w:proofErr w:type="spellEnd"/>
      <w:r>
        <w:t xml:space="preserve"> pour envoyer ou recevoir des données. La variable </w:t>
      </w:r>
      <w:proofErr w:type="spellStart"/>
      <w:r>
        <w:t>method</w:t>
      </w:r>
      <w:proofErr w:type="spellEnd"/>
      <w:r>
        <w:t xml:space="preserve"> permet de donner l'informations de si </w:t>
      </w:r>
      <w:proofErr w:type="spellStart"/>
      <w:proofErr w:type="gramStart"/>
      <w:r>
        <w:t>la</w:t>
      </w:r>
      <w:proofErr w:type="spellEnd"/>
      <w:proofErr w:type="gramEnd"/>
      <w:r>
        <w:t xml:space="preserve"> on GET (récupère) des informations, ou si l'on POST (publie) des informations.</w:t>
      </w:r>
    </w:p>
    <w:p w14:paraId="267704E8" w14:textId="31968969" w:rsidR="00924A8A" w:rsidRDefault="00924A8A" w:rsidP="00924A8A">
      <w:pPr>
        <w:pStyle w:val="Titre3"/>
      </w:pPr>
      <w:bookmarkStart w:id="16" w:name="_Toc84322291"/>
      <w:r>
        <w:t>Ce que j'ai appris</w:t>
      </w:r>
      <w:bookmarkEnd w:id="16"/>
    </w:p>
    <w:p w14:paraId="7722531D" w14:textId="3C89A217" w:rsidR="00682416" w:rsidRDefault="00682416" w:rsidP="00682416">
      <w:r>
        <w:t xml:space="preserve">Durant cet exercice, </w:t>
      </w:r>
      <w:r w:rsidR="009C2133">
        <w:t xml:space="preserve">j'ai appris à utiliser les méthodes GET et POST de </w:t>
      </w:r>
      <w:proofErr w:type="spellStart"/>
      <w:r w:rsidR="009C2133">
        <w:t>php</w:t>
      </w:r>
      <w:proofErr w:type="spellEnd"/>
      <w:r w:rsidR="009C2133">
        <w:t>.</w:t>
      </w:r>
    </w:p>
    <w:p w14:paraId="7876EC88" w14:textId="127073DA" w:rsidR="009C2133" w:rsidRDefault="009C2133" w:rsidP="009C2133">
      <w:pPr>
        <w:pStyle w:val="Titre2"/>
      </w:pPr>
      <w:bookmarkStart w:id="17" w:name="_Toc84322292"/>
      <w:r>
        <w:t>Exercices 4 à 7 : Javascript de base</w:t>
      </w:r>
      <w:bookmarkEnd w:id="17"/>
    </w:p>
    <w:p w14:paraId="055D13DF" w14:textId="78BAC178" w:rsidR="009C2133" w:rsidRDefault="009C2133" w:rsidP="009C2133">
      <w:pPr>
        <w:pStyle w:val="Titre3"/>
      </w:pPr>
      <w:bookmarkStart w:id="18" w:name="_Toc84322293"/>
      <w:r>
        <w:t>But</w:t>
      </w:r>
      <w:r w:rsidR="002E4878">
        <w:t>s</w:t>
      </w:r>
      <w:bookmarkEnd w:id="18"/>
    </w:p>
    <w:p w14:paraId="046C3DE1" w14:textId="3CABC9E6" w:rsidR="009C2133" w:rsidRPr="009C2133" w:rsidRDefault="009C2133" w:rsidP="009C2133">
      <w:r>
        <w:t xml:space="preserve">Le but de ces exercices est de comprendre comment créer des nouveaux projets et certaines </w:t>
      </w:r>
      <w:r w:rsidR="00AA6DB0">
        <w:t xml:space="preserve">commandes de bases tels que les conditions, boucles et </w:t>
      </w:r>
      <w:proofErr w:type="spellStart"/>
      <w:r w:rsidR="00AA6DB0">
        <w:t>switchs</w:t>
      </w:r>
      <w:proofErr w:type="spellEnd"/>
    </w:p>
    <w:p w14:paraId="5ED00C3B" w14:textId="21F422EE" w:rsidR="009C2133" w:rsidRDefault="009C2133" w:rsidP="009C2133">
      <w:pPr>
        <w:pStyle w:val="Titre3"/>
      </w:pPr>
      <w:bookmarkStart w:id="19" w:name="_Toc84322294"/>
      <w:r>
        <w:t>Code</w:t>
      </w:r>
      <w:r w:rsidR="002E4878">
        <w:t>s</w:t>
      </w:r>
      <w:r>
        <w:t xml:space="preserve"> à effectuer/changer</w:t>
      </w:r>
      <w:bookmarkEnd w:id="19"/>
    </w:p>
    <w:p w14:paraId="59C03776" w14:textId="4E251EED" w:rsidR="007D5D30" w:rsidRPr="007D5D30" w:rsidRDefault="007D5D30" w:rsidP="007D5D30">
      <w:pPr>
        <w:pStyle w:val="Titre4"/>
      </w:pPr>
      <w:r>
        <w:t>Bases du Javascript</w:t>
      </w:r>
    </w:p>
    <w:p w14:paraId="2288EFAA" w14:textId="77777777" w:rsidR="007D5D30" w:rsidRPr="00E95053" w:rsidRDefault="007D5D30" w:rsidP="007D5D30">
      <w:pPr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</w:pPr>
      <w:r>
        <w:t xml:space="preserve">Créer une variable nommée </w:t>
      </w:r>
      <w:r w:rsidRPr="00097668">
        <w:rPr>
          <w:i/>
        </w:rPr>
        <w:t>« a » </w:t>
      </w:r>
    </w:p>
    <w:p w14:paraId="7A5F0F24" w14:textId="77777777" w:rsidR="007D5D30" w:rsidRPr="001A6A82" w:rsidRDefault="007D5D30" w:rsidP="007D5D30">
      <w:pPr>
        <w:shd w:val="clear" w:color="auto" w:fill="181914"/>
        <w:tabs>
          <w:tab w:val="left" w:pos="930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let</w:t>
      </w:r>
      <w:proofErr w:type="gramEnd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a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ab/>
      </w:r>
    </w:p>
    <w:p w14:paraId="2BD4D5BC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Afficher le contenu de </w:t>
      </w:r>
      <w:r w:rsidRPr="00097668">
        <w:rPr>
          <w:i/>
        </w:rPr>
        <w:t>« a » </w:t>
      </w:r>
      <w:r>
        <w:t xml:space="preserve">avec </w:t>
      </w:r>
      <w:proofErr w:type="gramStart"/>
      <w:r>
        <w:t>console.log;</w:t>
      </w:r>
      <w:proofErr w:type="gramEnd"/>
    </w:p>
    <w:p w14:paraId="1F18584D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1A6A82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(a</w:t>
      </w: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);</w:t>
      </w:r>
      <w:proofErr w:type="gramEnd"/>
    </w:p>
    <w:p w14:paraId="040054FF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>Stocker la valeur 15 dans cette variable </w:t>
      </w:r>
    </w:p>
    <w:p w14:paraId="1BC97801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a</w:t>
      </w:r>
      <w:proofErr w:type="gramEnd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= </w:t>
      </w:r>
      <w:r w:rsidRPr="001A6A82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15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;</w:t>
      </w:r>
    </w:p>
    <w:p w14:paraId="1B0D8F23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val="fr-FR" w:eastAsia="fr-CH"/>
        </w:rPr>
      </w:pPr>
      <w:r>
        <w:t xml:space="preserve">Afficher le contenu de cette variable dans la console sous la forme </w:t>
      </w:r>
      <w:r w:rsidRPr="00835A13">
        <w:rPr>
          <w:i/>
        </w:rPr>
        <w:t>« Ma variable a = ? »</w:t>
      </w:r>
    </w:p>
    <w:p w14:paraId="72390435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center" w:pos="453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1A6A82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1A6A82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"Ma variable a = "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 a);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ab/>
      </w:r>
    </w:p>
    <w:p w14:paraId="106364EF" w14:textId="77777777" w:rsidR="007D5D30" w:rsidRPr="004C6F0F" w:rsidRDefault="007D5D30" w:rsidP="007D5D30">
      <w:pPr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</w:pPr>
      <w:r>
        <w:t xml:space="preserve">Créer une variable nommée </w:t>
      </w:r>
      <w:r w:rsidRPr="00097668">
        <w:rPr>
          <w:i/>
        </w:rPr>
        <w:t>« b »</w:t>
      </w:r>
      <w:r>
        <w:t> et lui assigner directement la valeur 9 ;</w:t>
      </w:r>
    </w:p>
    <w:p w14:paraId="5023EC15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let</w:t>
      </w:r>
      <w:proofErr w:type="gramEnd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b = </w:t>
      </w:r>
      <w:r w:rsidRPr="001A6A82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9</w:t>
      </w:r>
    </w:p>
    <w:p w14:paraId="0D24B182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Afficher le contenu de cette variable dans la console sous la forme </w:t>
      </w:r>
      <w:r>
        <w:rPr>
          <w:i/>
        </w:rPr>
        <w:t>« Ma variable b</w:t>
      </w:r>
      <w:r w:rsidRPr="00835A13">
        <w:rPr>
          <w:i/>
        </w:rPr>
        <w:t xml:space="preserve"> = ? »</w:t>
      </w:r>
    </w:p>
    <w:p w14:paraId="53BA6D77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1A6A82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1A6A82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"Ma variable b = "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 b);</w:t>
      </w:r>
    </w:p>
    <w:p w14:paraId="320652A3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>Faire l’addition de ces 2 variables en affichant directement le résultat dans la console sous cette forme : « 15 + 9 = ? » ; (essayer d’utiliser un littéral avec `…${</w:t>
      </w:r>
      <w:proofErr w:type="gramStart"/>
      <w:r>
        <w:t>…}…</w:t>
      </w:r>
      <w:proofErr w:type="gramEnd"/>
      <w:r>
        <w:t>`)</w:t>
      </w:r>
    </w:p>
    <w:p w14:paraId="379CF9FA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1A6A82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1A6A82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"15 + 9 = "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</w:t>
      </w:r>
      <w:proofErr w:type="spell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b+a</w:t>
      </w:r>
      <w:proofErr w:type="spellEnd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);</w:t>
      </w:r>
    </w:p>
    <w:p w14:paraId="1C2EBF98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>Compléter en faisant de même pour une soustraction, une multiplication et une division des deux variables ;</w:t>
      </w:r>
    </w:p>
    <w:p w14:paraId="4878E08B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1A6A82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1A6A82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"15 + 9 = "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+b-a);</w:t>
      </w:r>
    </w:p>
    <w:p w14:paraId="604B026B" w14:textId="77777777" w:rsidR="007D5D30" w:rsidRPr="00FC0533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"15 + 9 = "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+b*a);</w:t>
      </w:r>
    </w:p>
    <w:p w14:paraId="38A8BF7A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"15 + 9 = "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+b/a);</w:t>
      </w:r>
    </w:p>
    <w:p w14:paraId="3CC687C8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Stocker </w:t>
      </w:r>
      <w:r w:rsidRPr="00097668">
        <w:rPr>
          <w:i/>
        </w:rPr>
        <w:t>« </w:t>
      </w:r>
      <w:r>
        <w:rPr>
          <w:i/>
        </w:rPr>
        <w:t>B</w:t>
      </w:r>
      <w:r w:rsidRPr="00097668">
        <w:rPr>
          <w:i/>
        </w:rPr>
        <w:t>onjour »</w:t>
      </w:r>
      <w:r>
        <w:t xml:space="preserve"> dans la variable a ;</w:t>
      </w:r>
    </w:p>
    <w:p w14:paraId="2753E30B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a</w:t>
      </w:r>
      <w:proofErr w:type="gram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= </w:t>
      </w:r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"Bonjours"</w:t>
      </w:r>
    </w:p>
    <w:p w14:paraId="5839D93D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Stocker </w:t>
      </w:r>
      <w:r w:rsidRPr="00097668">
        <w:rPr>
          <w:i/>
        </w:rPr>
        <w:t>« les amis »</w:t>
      </w:r>
      <w:r>
        <w:t xml:space="preserve"> dans la variable b ;</w:t>
      </w:r>
    </w:p>
    <w:p w14:paraId="3E4FD480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b</w:t>
      </w:r>
      <w:proofErr w:type="gram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= </w:t>
      </w:r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"les amis"</w:t>
      </w:r>
    </w:p>
    <w:p w14:paraId="1797F617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Afficher </w:t>
      </w:r>
      <w:r w:rsidRPr="00924560">
        <w:rPr>
          <w:i/>
        </w:rPr>
        <w:t>« bonjour les amis »</w:t>
      </w:r>
      <w:r>
        <w:t xml:space="preserve"> dans la console en concaténant les variables ;</w:t>
      </w:r>
    </w:p>
    <w:p w14:paraId="3BC87DB0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1A6A82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spell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a+b</w:t>
      </w:r>
      <w:proofErr w:type="spellEnd"/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);</w:t>
      </w:r>
      <w:proofErr w:type="gramEnd"/>
    </w:p>
    <w:p w14:paraId="158A9EA9" w14:textId="77777777" w:rsidR="007D5D30" w:rsidRPr="001A6A82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Stocker </w:t>
      </w:r>
      <w:r w:rsidRPr="00924560">
        <w:rPr>
          <w:i/>
        </w:rPr>
        <w:t>« </w:t>
      </w:r>
      <w:proofErr w:type="spellStart"/>
      <w:r w:rsidRPr="00924560">
        <w:rPr>
          <w:i/>
        </w:rPr>
        <w:t>true</w:t>
      </w:r>
      <w:proofErr w:type="spellEnd"/>
      <w:r w:rsidRPr="00924560">
        <w:rPr>
          <w:i/>
        </w:rPr>
        <w:t> »</w:t>
      </w:r>
      <w:r>
        <w:t xml:space="preserve"> dans la variable a ;</w:t>
      </w:r>
    </w:p>
    <w:p w14:paraId="01F56515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D893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a</w:t>
      </w:r>
      <w:proofErr w:type="gramEnd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= </w:t>
      </w:r>
      <w:proofErr w:type="spellStart"/>
      <w:r w:rsidRPr="001A6A82">
        <w:rPr>
          <w:rFonts w:ascii="Courier New" w:eastAsia="Times New Roman" w:hAnsi="Courier New" w:cs="Courier New"/>
          <w:color w:val="FFD893"/>
          <w:sz w:val="18"/>
          <w:szCs w:val="18"/>
          <w:lang w:eastAsia="fr-CH"/>
        </w:rPr>
        <w:t>true</w:t>
      </w:r>
      <w:proofErr w:type="spellEnd"/>
    </w:p>
    <w:p w14:paraId="3E338622" w14:textId="77777777" w:rsidR="007D5D30" w:rsidRPr="00FC0533" w:rsidRDefault="007D5D30" w:rsidP="007D5D30">
      <w:r>
        <w:t xml:space="preserve">Stocker </w:t>
      </w:r>
      <w:r w:rsidRPr="00924560">
        <w:rPr>
          <w:i/>
        </w:rPr>
        <w:t>« false »</w:t>
      </w:r>
      <w:r>
        <w:t xml:space="preserve"> dans la variable b ;</w:t>
      </w:r>
    </w:p>
    <w:p w14:paraId="59ADA656" w14:textId="77777777" w:rsidR="007D5D30" w:rsidRPr="001A6A82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D893"/>
          <w:sz w:val="18"/>
          <w:szCs w:val="18"/>
          <w:lang w:eastAsia="fr-CH"/>
        </w:rPr>
      </w:pPr>
      <w:proofErr w:type="gramStart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b</w:t>
      </w:r>
      <w:proofErr w:type="gramEnd"/>
      <w:r w:rsidRPr="001A6A82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= </w:t>
      </w:r>
      <w:r w:rsidRPr="001A6A82">
        <w:rPr>
          <w:rFonts w:ascii="Courier New" w:eastAsia="Times New Roman" w:hAnsi="Courier New" w:cs="Courier New"/>
          <w:color w:val="FFD893"/>
          <w:sz w:val="18"/>
          <w:szCs w:val="18"/>
          <w:lang w:eastAsia="fr-CH"/>
        </w:rPr>
        <w:t>false</w:t>
      </w:r>
    </w:p>
    <w:p w14:paraId="75D315DE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lastRenderedPageBreak/>
        <w:t xml:space="preserve">Effectuer une opération AND entre les 2 variables et afficher le résultat sous cette forme </w:t>
      </w:r>
      <w:r w:rsidRPr="00924560">
        <w:rPr>
          <w:i/>
        </w:rPr>
        <w:t>« </w:t>
      </w:r>
      <w:proofErr w:type="spellStart"/>
      <w:r w:rsidRPr="00924560">
        <w:rPr>
          <w:i/>
        </w:rPr>
        <w:t>true</w:t>
      </w:r>
      <w:proofErr w:type="spellEnd"/>
      <w:r w:rsidRPr="00924560">
        <w:rPr>
          <w:i/>
        </w:rPr>
        <w:t xml:space="preserve"> AND false = ? »</w:t>
      </w:r>
      <w:r>
        <w:rPr>
          <w:i/>
        </w:rPr>
        <w:t> ;</w:t>
      </w:r>
    </w:p>
    <w:p w14:paraId="3DFAE3AE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console.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log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"true AND false = "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+a &amp;&amp; b);</w:t>
      </w:r>
    </w:p>
    <w:p w14:paraId="5CFD51C4" w14:textId="77777777" w:rsidR="007D5D30" w:rsidRPr="004C6F0F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Effectuer une opération OR entre les 2 variables et afficher le résultat sous cette forme </w:t>
      </w:r>
      <w:r w:rsidRPr="00924560">
        <w:rPr>
          <w:i/>
        </w:rPr>
        <w:t>« </w:t>
      </w:r>
      <w:proofErr w:type="spellStart"/>
      <w:r w:rsidRPr="00924560">
        <w:rPr>
          <w:i/>
        </w:rPr>
        <w:t>true</w:t>
      </w:r>
      <w:proofErr w:type="spellEnd"/>
      <w:r w:rsidRPr="00924560">
        <w:rPr>
          <w:i/>
        </w:rPr>
        <w:t xml:space="preserve"> OR false = ? »</w:t>
      </w:r>
      <w:r>
        <w:rPr>
          <w:i/>
        </w:rPr>
        <w:t> ;</w:t>
      </w:r>
    </w:p>
    <w:p w14:paraId="7D36B7F2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console.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log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"true AND false = "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+a || b);</w:t>
      </w:r>
    </w:p>
    <w:p w14:paraId="373BC6C3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Stocker la date du jour dans la variable a avec new </w:t>
      </w:r>
      <w:proofErr w:type="gramStart"/>
      <w:r>
        <w:t>Date(</w:t>
      </w:r>
      <w:proofErr w:type="gramEnd"/>
      <w:r>
        <w:t>);</w:t>
      </w:r>
    </w:p>
    <w:p w14:paraId="0B44E675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a = </w:t>
      </w:r>
      <w:r w:rsidRPr="00FC0533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new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Date(</w:t>
      </w:r>
      <w:proofErr w:type="spellStart"/>
      <w:proofErr w:type="gram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Date.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now</w:t>
      </w:r>
      <w:proofErr w:type="spell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());</w:t>
      </w:r>
    </w:p>
    <w:p w14:paraId="6D49D225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val="fr-FR" w:eastAsia="fr-CH"/>
        </w:rPr>
      </w:pPr>
      <w:r>
        <w:t xml:space="preserve">Calculer une nouvelle date dans la variable b qui est 61 jours avant la date courante (utilisation </w:t>
      </w:r>
      <w:proofErr w:type="spellStart"/>
      <w:r>
        <w:t>getDate</w:t>
      </w:r>
      <w:proofErr w:type="spellEnd"/>
      <w:r>
        <w:t xml:space="preserve">, </w:t>
      </w:r>
      <w:proofErr w:type="spellStart"/>
      <w:r>
        <w:t>setDate</w:t>
      </w:r>
      <w:proofErr w:type="spellEnd"/>
      <w:r>
        <w:t>)</w:t>
      </w:r>
    </w:p>
    <w:p w14:paraId="440FC5C2" w14:textId="77777777" w:rsidR="007D5D30" w:rsidRPr="00FC0533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FC0533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let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test = (</w:t>
      </w:r>
      <w:r w:rsidRPr="00FC0533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24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*</w:t>
      </w:r>
      <w:r w:rsidRPr="00FC0533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60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*</w:t>
      </w:r>
      <w:r w:rsidRPr="00FC0533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60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*</w:t>
      </w:r>
      <w:proofErr w:type="gramStart"/>
      <w:r w:rsidRPr="00FC0533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1000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)*</w:t>
      </w:r>
      <w:proofErr w:type="gramEnd"/>
      <w:r w:rsidRPr="00FC0533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61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</w:p>
    <w:p w14:paraId="2C22881B" w14:textId="77777777" w:rsidR="007D5D30" w:rsidRPr="00FC0533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b = </w:t>
      </w:r>
      <w:r w:rsidRPr="00FC0533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new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Date(</w:t>
      </w:r>
      <w:proofErr w:type="gram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);</w:t>
      </w:r>
    </w:p>
    <w:p w14:paraId="43CC4B7A" w14:textId="77777777" w:rsidR="007D5D30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proofErr w:type="spellStart"/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b.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setTime</w:t>
      </w:r>
      <w:proofErr w:type="spellEnd"/>
      <w:proofErr w:type="gram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spell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a.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getTime</w:t>
      </w:r>
      <w:proofErr w:type="spell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()- test);</w:t>
      </w:r>
    </w:p>
    <w:p w14:paraId="0F784EBB" w14:textId="77777777" w:rsidR="007D5D30" w:rsidRPr="00FC0533" w:rsidRDefault="007D5D30" w:rsidP="007D5D30">
      <w:pP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t xml:space="preserve">Afficher </w:t>
      </w:r>
      <w:proofErr w:type="gramStart"/>
      <w:r>
        <w:t>les dates suivante</w:t>
      </w:r>
      <w:proofErr w:type="gramEnd"/>
      <w:r>
        <w:t xml:space="preserve"> en vous aidant de </w:t>
      </w:r>
      <w:r w:rsidRPr="00A92F2B">
        <w:rPr>
          <w:i/>
        </w:rPr>
        <w:t>« </w:t>
      </w:r>
      <w:r w:rsidRPr="00A92F2B">
        <w:rPr>
          <w:i/>
          <w:noProof/>
        </w:rPr>
        <w:t>toLocaleString</w:t>
      </w:r>
      <w:r>
        <w:rPr>
          <w:i/>
          <w:noProof/>
        </w:rPr>
        <w:t>()</w:t>
      </w:r>
      <w:r w:rsidRPr="00A92F2B">
        <w:rPr>
          <w:i/>
        </w:rPr>
        <w:t> </w:t>
      </w:r>
      <w:r>
        <w:rPr>
          <w:i/>
        </w:rPr>
        <w:t xml:space="preserve">et </w:t>
      </w:r>
      <w:r w:rsidRPr="00A92F2B">
        <w:rPr>
          <w:i/>
          <w:noProof/>
        </w:rPr>
        <w:t>toLocaleDateString</w:t>
      </w:r>
      <w:r>
        <w:rPr>
          <w:i/>
          <w:noProof/>
        </w:rPr>
        <w:t>()</w:t>
      </w:r>
      <w:r w:rsidRPr="00A92F2B">
        <w:rPr>
          <w:i/>
        </w:rPr>
        <w:t> »</w:t>
      </w:r>
      <w:r>
        <w:t> :</w:t>
      </w:r>
    </w:p>
    <w:p w14:paraId="15711362" w14:textId="77777777" w:rsidR="007D5D30" w:rsidRPr="00FC0533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"Date du jour: "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</w:t>
      </w:r>
      <w:proofErr w:type="spell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a.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toLocaleDateString</w:t>
      </w:r>
      <w:proofErr w:type="spell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())</w:t>
      </w:r>
    </w:p>
    <w:p w14:paraId="2E0159F7" w14:textId="77777777" w:rsidR="007D5D30" w:rsidRPr="00FC0533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04E51786" w14:textId="77777777" w:rsidR="007D5D30" w:rsidRPr="00FC0533" w:rsidRDefault="007D5D30" w:rsidP="007D5D3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FC0533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 - 61 jours: "</w:t>
      </w:r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+</w:t>
      </w:r>
      <w:proofErr w:type="spellStart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b.</w:t>
      </w:r>
      <w:r w:rsidRPr="00FC0533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toLocaleDateString</w:t>
      </w:r>
      <w:proofErr w:type="spellEnd"/>
      <w:r w:rsidRPr="00FC0533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())</w:t>
      </w:r>
    </w:p>
    <w:p w14:paraId="3EC60A1E" w14:textId="369B65CD" w:rsidR="007D5D30" w:rsidRDefault="007D5D30" w:rsidP="007D5D30">
      <w:pPr>
        <w:pStyle w:val="Titre4"/>
      </w:pPr>
      <w:proofErr w:type="spellStart"/>
      <w:r>
        <w:t>Switchs</w:t>
      </w:r>
      <w:proofErr w:type="spellEnd"/>
    </w:p>
    <w:p w14:paraId="2C240A0B" w14:textId="77777777" w:rsidR="007D5D30" w:rsidRPr="00223627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223627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function</w:t>
      </w:r>
      <w:proofErr w:type="spellEnd"/>
      <w:proofErr w:type="gram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223627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afficherJourSemaine</w:t>
      </w:r>
      <w:proofErr w:type="spell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(){</w:t>
      </w:r>
    </w:p>
    <w:p w14:paraId="7DA203B6" w14:textId="77777777" w:rsidR="007D5D30" w:rsidRPr="00BD76B8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</w:pPr>
      <w:proofErr w:type="gramStart"/>
      <w:r w:rsidRPr="00BD76B8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permet</w:t>
      </w:r>
      <w:proofErr w:type="gramEnd"/>
      <w:r w:rsidRPr="00BD76B8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 xml:space="preserve"> d'avo</w:t>
      </w:r>
      <w:r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ir le jour de la semaine en nombre</w:t>
      </w:r>
    </w:p>
    <w:p w14:paraId="4B755467" w14:textId="77777777" w:rsidR="007D5D30" w:rsidRPr="00223627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223627">
        <w:rPr>
          <w:rFonts w:ascii="Consolas" w:eastAsia="Times New Roman" w:hAnsi="Consolas" w:cs="Times New Roman"/>
          <w:color w:val="569CD6"/>
          <w:sz w:val="21"/>
          <w:szCs w:val="21"/>
          <w:lang w:val="en-US" w:eastAsia="fr-CH"/>
        </w:rPr>
        <w:t>var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</w:t>
      </w:r>
      <w:r w:rsidRPr="00223627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d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= </w:t>
      </w:r>
      <w:r w:rsidRPr="00223627">
        <w:rPr>
          <w:rFonts w:ascii="Consolas" w:eastAsia="Times New Roman" w:hAnsi="Consolas" w:cs="Times New Roman"/>
          <w:color w:val="569CD6"/>
          <w:sz w:val="21"/>
          <w:szCs w:val="21"/>
          <w:lang w:val="en-US" w:eastAsia="fr-CH"/>
        </w:rPr>
        <w:t>new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</w:t>
      </w:r>
      <w:r w:rsidRPr="00223627">
        <w:rPr>
          <w:rFonts w:ascii="Consolas" w:eastAsia="Times New Roman" w:hAnsi="Consolas" w:cs="Times New Roman"/>
          <w:color w:val="4EC9B0"/>
          <w:sz w:val="21"/>
          <w:szCs w:val="21"/>
          <w:lang w:val="en-US" w:eastAsia="fr-CH"/>
        </w:rPr>
        <w:t>Date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</w:t>
      </w:r>
      <w:proofErr w:type="gramStart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).</w:t>
      </w:r>
      <w:proofErr w:type="spellStart"/>
      <w:r w:rsidRPr="00223627">
        <w:rPr>
          <w:rFonts w:ascii="Consolas" w:eastAsia="Times New Roman" w:hAnsi="Consolas" w:cs="Times New Roman"/>
          <w:color w:val="DCDCAA"/>
          <w:sz w:val="21"/>
          <w:szCs w:val="21"/>
          <w:lang w:val="en-US" w:eastAsia="fr-CH"/>
        </w:rPr>
        <w:t>getDay</w:t>
      </w:r>
      <w:proofErr w:type="spellEnd"/>
      <w:proofErr w:type="gram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();</w:t>
      </w:r>
    </w:p>
    <w:p w14:paraId="6F33D3D9" w14:textId="77777777" w:rsidR="007D5D30" w:rsidRPr="00223627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gramStart"/>
      <w:r w:rsidRPr="00223627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var</w:t>
      </w:r>
      <w:proofErr w:type="gram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22362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joursemain</w:t>
      </w:r>
      <w:proofErr w:type="spell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;</w:t>
      </w:r>
    </w:p>
    <w:p w14:paraId="32532345" w14:textId="77777777" w:rsidR="007D5D30" w:rsidRPr="00BD76B8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BD76B8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va</w:t>
      </w:r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s</w:t>
      </w:r>
      <w:proofErr w:type="gramEnd"/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 xml:space="preserve"> vérifier le jour actuel et si c'est le cas change le </w:t>
      </w:r>
      <w:proofErr w:type="spellStart"/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joursemain</w:t>
      </w:r>
      <w:proofErr w:type="spellEnd"/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 xml:space="preserve"> avec le jour de la semaine en string</w:t>
      </w:r>
    </w:p>
    <w:p w14:paraId="3A7CD639" w14:textId="77777777" w:rsidR="007D5D30" w:rsidRPr="001A6A82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BD76B8">
        <w:rPr>
          <w:rFonts w:ascii="Consolas" w:eastAsia="Times New Roman" w:hAnsi="Consolas" w:cs="Times New Roman"/>
          <w:color w:val="C586C0"/>
          <w:sz w:val="21"/>
          <w:szCs w:val="21"/>
          <w:lang w:eastAsia="fr-CH"/>
        </w:rPr>
        <w:t xml:space="preserve">  </w:t>
      </w:r>
      <w:r w:rsidRPr="001A6A82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switch</w:t>
      </w:r>
      <w:r w:rsidRPr="001A6A82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</w:t>
      </w:r>
      <w:r w:rsidRPr="001A6A82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d</w:t>
      </w:r>
      <w:proofErr w:type="gramStart"/>
      <w:r w:rsidRPr="001A6A82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){</w:t>
      </w:r>
      <w:proofErr w:type="gramEnd"/>
    </w:p>
    <w:p w14:paraId="62331F79" w14:textId="77777777" w:rsidR="007D5D30" w:rsidRPr="00223627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1A6A82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</w:t>
      </w:r>
      <w:r w:rsidRPr="00223627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case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</w:t>
      </w:r>
      <w:proofErr w:type="gramStart"/>
      <w:r w:rsidRPr="00223627">
        <w:rPr>
          <w:rFonts w:ascii="Consolas" w:eastAsia="Times New Roman" w:hAnsi="Consolas" w:cs="Times New Roman"/>
          <w:color w:val="B5CEA8"/>
          <w:sz w:val="21"/>
          <w:szCs w:val="21"/>
          <w:lang w:val="en-US" w:eastAsia="fr-CH"/>
        </w:rPr>
        <w:t>0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:</w:t>
      </w:r>
      <w:proofErr w:type="gramEnd"/>
    </w:p>
    <w:p w14:paraId="5E4B4BD5" w14:textId="77777777" w:rsidR="007D5D30" w:rsidRPr="001A6A82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</w:t>
      </w:r>
      <w:proofErr w:type="spellStart"/>
      <w:r w:rsidRPr="001A6A82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joursemain</w:t>
      </w:r>
      <w:proofErr w:type="spellEnd"/>
      <w:r w:rsidRPr="001A6A82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= </w:t>
      </w:r>
      <w:r w:rsidRPr="001A6A82">
        <w:rPr>
          <w:rFonts w:ascii="Consolas" w:eastAsia="Times New Roman" w:hAnsi="Consolas" w:cs="Times New Roman"/>
          <w:color w:val="CE9178"/>
          <w:sz w:val="21"/>
          <w:szCs w:val="21"/>
          <w:lang w:val="en-US" w:eastAsia="fr-CH"/>
        </w:rPr>
        <w:t>"Dimanche"</w:t>
      </w:r>
    </w:p>
    <w:p w14:paraId="09A91348" w14:textId="77777777" w:rsidR="007D5D30" w:rsidRPr="001A6A82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</w:pPr>
      <w:r w:rsidRPr="001A6A82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</w:t>
      </w:r>
      <w:r w:rsidRPr="001A6A82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break</w:t>
      </w:r>
    </w:p>
    <w:p w14:paraId="36557006" w14:textId="77777777" w:rsidR="007D5D30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1A6A82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 xml:space="preserve">  </w:t>
      </w:r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. . .</w:t>
      </w:r>
    </w:p>
    <w:p w14:paraId="06B758DF" w14:textId="77777777" w:rsidR="007D5D30" w:rsidRDefault="007D5D30" w:rsidP="007D5D30">
      <w:pPr>
        <w:shd w:val="clear" w:color="auto" w:fill="1E1E1E"/>
        <w:spacing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 xml:space="preserve">  </w:t>
      </w:r>
      <w:proofErr w:type="spellStart"/>
      <w:proofErr w:type="gramStart"/>
      <w:r w:rsidRPr="0022362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document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.</w:t>
      </w:r>
      <w:r w:rsidRPr="00223627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getElementById</w:t>
      </w:r>
      <w:proofErr w:type="spellEnd"/>
      <w:proofErr w:type="gram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223627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"info"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).</w:t>
      </w:r>
      <w:proofErr w:type="spellStart"/>
      <w:r w:rsidRPr="0022362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innerHTML</w:t>
      </w:r>
      <w:proofErr w:type="spell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= </w:t>
      </w:r>
      <w:r w:rsidRPr="00223627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"On est "</w:t>
      </w: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+</w:t>
      </w:r>
      <w:proofErr w:type="spellStart"/>
      <w:r w:rsidRPr="00223627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joursemain</w:t>
      </w:r>
      <w:proofErr w:type="spellEnd"/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;</w:t>
      </w:r>
    </w:p>
    <w:p w14:paraId="42D90973" w14:textId="77777777" w:rsidR="007D5D30" w:rsidRDefault="007D5D30" w:rsidP="007D5D3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223627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}</w:t>
      </w:r>
    </w:p>
    <w:p w14:paraId="747E6DAC" w14:textId="12000C0E" w:rsidR="007D5D30" w:rsidRDefault="007D5D30" w:rsidP="007D5D30">
      <w:pPr>
        <w:pStyle w:val="Titre4"/>
      </w:pPr>
      <w:r>
        <w:t>Boucles</w:t>
      </w:r>
    </w:p>
    <w:p w14:paraId="022C641E" w14:textId="77777777" w:rsidR="007D5D30" w:rsidRPr="002974E1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0077AA"/>
          <w:sz w:val="18"/>
          <w:szCs w:val="18"/>
          <w:lang w:val="en-US" w:eastAsia="fr-CH"/>
        </w:rPr>
        <w:t>function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proofErr w:type="spellStart"/>
      <w:proofErr w:type="gramStart"/>
      <w:r w:rsidRPr="002974E1">
        <w:rPr>
          <w:rFonts w:ascii="Courier New" w:eastAsia="Times New Roman" w:hAnsi="Courier New" w:cs="Courier New"/>
          <w:color w:val="DD4A68"/>
          <w:sz w:val="18"/>
          <w:szCs w:val="18"/>
          <w:lang w:val="en-US" w:eastAsia="fr-CH"/>
        </w:rPr>
        <w:t>forfun</w:t>
      </w:r>
      <w:proofErr w:type="spellEnd"/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(</w:t>
      </w:r>
      <w:proofErr w:type="gramEnd"/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)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{</w:t>
      </w:r>
    </w:p>
    <w:p w14:paraId="7C097822" w14:textId="77777777" w:rsidR="007D5D30" w:rsidRPr="002974E1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 </w:t>
      </w:r>
      <w:r w:rsidRPr="002974E1">
        <w:rPr>
          <w:rFonts w:ascii="Courier New" w:eastAsia="Times New Roman" w:hAnsi="Courier New" w:cs="Courier New"/>
          <w:color w:val="0077AA"/>
          <w:sz w:val="18"/>
          <w:szCs w:val="18"/>
          <w:lang w:val="en-US" w:eastAsia="fr-CH"/>
        </w:rPr>
        <w:t>let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tempo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=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"let index = 0; index &lt; 5; index++</w:t>
      </w:r>
      <w:proofErr w:type="gramStart"/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"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;</w:t>
      </w:r>
      <w:proofErr w:type="gramEnd"/>
    </w:p>
    <w:p w14:paraId="1252BB20" w14:textId="77777777" w:rsidR="007D5D30" w:rsidRPr="002974E1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 </w:t>
      </w:r>
      <w:r w:rsidRPr="002974E1">
        <w:rPr>
          <w:rFonts w:ascii="Courier New" w:eastAsia="Times New Roman" w:hAnsi="Courier New" w:cs="Courier New"/>
          <w:color w:val="0077AA"/>
          <w:sz w:val="18"/>
          <w:szCs w:val="18"/>
          <w:lang w:val="en-US" w:eastAsia="fr-CH"/>
        </w:rPr>
        <w:t>for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(</w:t>
      </w:r>
      <w:r w:rsidRPr="002974E1">
        <w:rPr>
          <w:rFonts w:ascii="Courier New" w:eastAsia="Times New Roman" w:hAnsi="Courier New" w:cs="Courier New"/>
          <w:color w:val="0077AA"/>
          <w:sz w:val="18"/>
          <w:szCs w:val="18"/>
          <w:lang w:val="en-US" w:eastAsia="fr-CH"/>
        </w:rPr>
        <w:t>let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index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=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90055"/>
          <w:sz w:val="18"/>
          <w:szCs w:val="18"/>
          <w:lang w:val="en-US" w:eastAsia="fr-CH"/>
        </w:rPr>
        <w:t>0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;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index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&lt;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90055"/>
          <w:sz w:val="18"/>
          <w:szCs w:val="18"/>
          <w:lang w:val="en-US" w:eastAsia="fr-CH"/>
        </w:rPr>
        <w:t>5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;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index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++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)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{</w:t>
      </w:r>
    </w:p>
    <w:p w14:paraId="0AE16E1B" w14:textId="77777777" w:rsidR="007D5D30" w:rsidRPr="002974E1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   tempo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+=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"index = "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+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index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+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"&lt;/</w:t>
      </w:r>
      <w:proofErr w:type="spellStart"/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br</w:t>
      </w:r>
      <w:proofErr w:type="spellEnd"/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&gt;</w:t>
      </w:r>
      <w:proofErr w:type="gramStart"/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"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;</w:t>
      </w:r>
      <w:proofErr w:type="gramEnd"/>
    </w:p>
    <w:p w14:paraId="0549AD1F" w14:textId="77777777" w:rsidR="007D5D30" w:rsidRPr="002974E1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 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}</w:t>
      </w:r>
    </w:p>
    <w:p w14:paraId="76833149" w14:textId="77777777" w:rsidR="007D5D30" w:rsidRPr="002974E1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 </w:t>
      </w:r>
      <w:proofErr w:type="spellStart"/>
      <w:proofErr w:type="gramStart"/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>document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.</w:t>
      </w:r>
      <w:r w:rsidRPr="002974E1">
        <w:rPr>
          <w:rFonts w:ascii="Courier New" w:eastAsia="Times New Roman" w:hAnsi="Courier New" w:cs="Courier New"/>
          <w:color w:val="DD4A68"/>
          <w:sz w:val="18"/>
          <w:szCs w:val="18"/>
          <w:lang w:val="en-US" w:eastAsia="fr-CH"/>
        </w:rPr>
        <w:t>getElementById</w:t>
      </w:r>
      <w:proofErr w:type="spellEnd"/>
      <w:proofErr w:type="gramEnd"/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(</w:t>
      </w:r>
      <w:r w:rsidRPr="002974E1">
        <w:rPr>
          <w:rFonts w:ascii="Courier New" w:eastAsia="Times New Roman" w:hAnsi="Courier New" w:cs="Courier New"/>
          <w:color w:val="669900"/>
          <w:sz w:val="18"/>
          <w:szCs w:val="18"/>
          <w:lang w:val="en-US" w:eastAsia="fr-CH"/>
        </w:rPr>
        <w:t>"info"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).</w:t>
      </w:r>
      <w:proofErr w:type="spellStart"/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>innerHTML</w:t>
      </w:r>
      <w:proofErr w:type="spellEnd"/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</w:t>
      </w:r>
      <w:r w:rsidRPr="002974E1">
        <w:rPr>
          <w:rFonts w:ascii="Courier New" w:eastAsia="Times New Roman" w:hAnsi="Courier New" w:cs="Courier New"/>
          <w:color w:val="9A6E3A"/>
          <w:sz w:val="18"/>
          <w:szCs w:val="18"/>
          <w:lang w:val="en-US" w:eastAsia="fr-CH"/>
        </w:rPr>
        <w:t>=</w:t>
      </w:r>
      <w:r w:rsidRPr="002974E1">
        <w:rPr>
          <w:rFonts w:ascii="Courier New" w:eastAsia="Times New Roman" w:hAnsi="Courier New" w:cs="Courier New"/>
          <w:color w:val="000000"/>
          <w:sz w:val="18"/>
          <w:szCs w:val="18"/>
          <w:lang w:val="en-US" w:eastAsia="fr-CH"/>
        </w:rPr>
        <w:t xml:space="preserve"> tempo</w:t>
      </w: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;</w:t>
      </w:r>
    </w:p>
    <w:p w14:paraId="26DB2617" w14:textId="55848AE7" w:rsidR="007D5D30" w:rsidRPr="007D5D30" w:rsidRDefault="007D5D30" w:rsidP="007D5D30">
      <w:pPr>
        <w:shd w:val="clear" w:color="auto" w:fill="F5F2F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</w:pPr>
      <w:r w:rsidRPr="002974E1">
        <w:rPr>
          <w:rFonts w:ascii="Courier New" w:eastAsia="Times New Roman" w:hAnsi="Courier New" w:cs="Courier New"/>
          <w:color w:val="999999"/>
          <w:sz w:val="18"/>
          <w:szCs w:val="18"/>
          <w:lang w:val="en-US" w:eastAsia="fr-CH"/>
        </w:rPr>
        <w:t>}</w:t>
      </w:r>
    </w:p>
    <w:p w14:paraId="6E721271" w14:textId="77777777" w:rsidR="009C2133" w:rsidRPr="00924A8A" w:rsidRDefault="009C2133" w:rsidP="009C2133">
      <w:pPr>
        <w:pStyle w:val="Titre3"/>
      </w:pPr>
      <w:bookmarkStart w:id="20" w:name="_Toc84322295"/>
      <w:r>
        <w:t>Ce que j'ai appris</w:t>
      </w:r>
      <w:bookmarkEnd w:id="20"/>
    </w:p>
    <w:p w14:paraId="071C21ED" w14:textId="38201FB6" w:rsidR="009C2133" w:rsidRPr="00682416" w:rsidRDefault="007D5D30" w:rsidP="00682416">
      <w:r>
        <w:t xml:space="preserve">J'ai pu comprendre les variables javascript, apprendre les </w:t>
      </w:r>
      <w:proofErr w:type="spellStart"/>
      <w:r>
        <w:t>switchs</w:t>
      </w:r>
      <w:proofErr w:type="spellEnd"/>
      <w:r>
        <w:t xml:space="preserve"> et les boucles.</w:t>
      </w:r>
    </w:p>
    <w:p w14:paraId="54AADB1C" w14:textId="0853DC32" w:rsidR="003D5147" w:rsidRDefault="003D5147" w:rsidP="00924A8A">
      <w:pPr>
        <w:pStyle w:val="Titre2"/>
      </w:pPr>
      <w:bookmarkStart w:id="21" w:name="_Toc84322296"/>
      <w:r>
        <w:t>Exercice</w:t>
      </w:r>
      <w:r w:rsidR="00FF6C81">
        <w:t>s 8 et 9</w:t>
      </w:r>
      <w:r w:rsidR="00924A8A">
        <w:t xml:space="preserve"> : </w:t>
      </w:r>
      <w:r w:rsidR="00FF6C81">
        <w:t>Javascript de traitement</w:t>
      </w:r>
      <w:bookmarkEnd w:id="21"/>
    </w:p>
    <w:p w14:paraId="590CA4BE" w14:textId="581259FB" w:rsidR="00924A8A" w:rsidRDefault="00924A8A" w:rsidP="00924A8A">
      <w:pPr>
        <w:pStyle w:val="Titre3"/>
      </w:pPr>
      <w:bookmarkStart w:id="22" w:name="_Toc84322297"/>
      <w:r>
        <w:t>But</w:t>
      </w:r>
      <w:r w:rsidR="002E4878">
        <w:t>s</w:t>
      </w:r>
      <w:bookmarkEnd w:id="22"/>
    </w:p>
    <w:p w14:paraId="2ACAE080" w14:textId="3C1456E3" w:rsidR="00AA6DB0" w:rsidRPr="00AA6DB0" w:rsidRDefault="00AA6DB0" w:rsidP="00AA6DB0">
      <w:r>
        <w:t xml:space="preserve">Le but de cet exercice est de créer un objet JSON et l'utiliser, et de comprendre comment marche le </w:t>
      </w:r>
      <w:proofErr w:type="spellStart"/>
      <w:r>
        <w:t>js</w:t>
      </w:r>
      <w:proofErr w:type="spellEnd"/>
      <w:r>
        <w:t xml:space="preserve"> </w:t>
      </w:r>
      <w:proofErr w:type="spellStart"/>
      <w:r>
        <w:t>poo</w:t>
      </w:r>
      <w:proofErr w:type="spellEnd"/>
      <w:r>
        <w:t xml:space="preserve">. </w:t>
      </w:r>
    </w:p>
    <w:p w14:paraId="551905BB" w14:textId="26419B04" w:rsidR="00924A8A" w:rsidRDefault="00924A8A" w:rsidP="00924A8A">
      <w:pPr>
        <w:pStyle w:val="Titre3"/>
      </w:pPr>
      <w:bookmarkStart w:id="23" w:name="_Toc84322298"/>
      <w:r>
        <w:lastRenderedPageBreak/>
        <w:t>Code à effectuer/changer</w:t>
      </w:r>
      <w:bookmarkEnd w:id="23"/>
    </w:p>
    <w:p w14:paraId="3DE4B4A8" w14:textId="4DEA9972" w:rsidR="00AA6DB0" w:rsidRDefault="00AA6DB0" w:rsidP="00AA6DB0">
      <w:r>
        <w:t>L'objet JSON :</w:t>
      </w:r>
    </w:p>
    <w:p w14:paraId="6D95A82E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8BE9FD"/>
          <w:sz w:val="18"/>
          <w:szCs w:val="18"/>
          <w:lang w:val="en-US" w:eastAsia="fr-CH"/>
        </w:rPr>
        <w:t>const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json = { </w:t>
      </w:r>
    </w:p>
    <w:p w14:paraId="2161E5DF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</w:p>
    <w:p w14:paraId="43BC6AE9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  <w:r w:rsidRPr="00BA78F6">
        <w:rPr>
          <w:rFonts w:ascii="Cambria Math" w:eastAsia="Times New Roman" w:hAnsi="Cambria Math" w:cs="Cambria Math"/>
          <w:color w:val="F8F8F2"/>
          <w:sz w:val="18"/>
          <w:szCs w:val="18"/>
          <w:lang w:val="en-US" w:eastAsia="fr-CH"/>
        </w:rPr>
        <w:t> 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</w:t>
      </w:r>
      <w:proofErr w:type="spellStart"/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personnes</w:t>
      </w:r>
      <w:proofErr w:type="spellEnd"/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: [ </w:t>
      </w:r>
    </w:p>
    <w:p w14:paraId="2E5E50C0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</w:p>
    <w:p w14:paraId="734CA300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  <w:r w:rsidRPr="00BA78F6">
        <w:rPr>
          <w:rFonts w:ascii="Cambria Math" w:eastAsia="Times New Roman" w:hAnsi="Cambria Math" w:cs="Cambria Math"/>
          <w:color w:val="F8F8F2"/>
          <w:sz w:val="18"/>
          <w:szCs w:val="18"/>
          <w:lang w:val="en-US" w:eastAsia="fr-CH"/>
        </w:rPr>
        <w:t> 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</w:t>
      </w:r>
      <w:r w:rsidRPr="00BA78F6">
        <w:rPr>
          <w:rFonts w:ascii="Cambria Math" w:eastAsia="Times New Roman" w:hAnsi="Cambria Math" w:cs="Cambria Math"/>
          <w:color w:val="F8F8F2"/>
          <w:sz w:val="18"/>
          <w:szCs w:val="18"/>
          <w:lang w:val="en-US" w:eastAsia="fr-CH"/>
        </w:rPr>
        <w:t> 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{</w:t>
      </w:r>
      <w:proofErr w:type="spellStart"/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prenom</w:t>
      </w:r>
      <w:proofErr w:type="spellEnd"/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: </w:t>
      </w:r>
      <w:r w:rsidRPr="00BA78F6">
        <w:rPr>
          <w:rFonts w:ascii="Courier New" w:eastAsia="Times New Roman" w:hAnsi="Courier New" w:cs="Courier New"/>
          <w:color w:val="50FA7B"/>
          <w:sz w:val="18"/>
          <w:szCs w:val="18"/>
          <w:lang w:val="en-US" w:eastAsia="fr-CH"/>
        </w:rPr>
        <w:t>"John"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, nom: </w:t>
      </w:r>
      <w:r w:rsidRPr="00BA78F6">
        <w:rPr>
          <w:rFonts w:ascii="Courier New" w:eastAsia="Times New Roman" w:hAnsi="Courier New" w:cs="Courier New"/>
          <w:color w:val="50FA7B"/>
          <w:sz w:val="18"/>
          <w:szCs w:val="18"/>
          <w:lang w:val="en-US" w:eastAsia="fr-CH"/>
        </w:rPr>
        <w:t>"Doe"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, age: </w:t>
      </w:r>
      <w:r w:rsidRPr="00BA78F6">
        <w:rPr>
          <w:rFonts w:ascii="Courier New" w:eastAsia="Times New Roman" w:hAnsi="Courier New" w:cs="Courier New"/>
          <w:color w:val="BD93F9"/>
          <w:sz w:val="18"/>
          <w:szCs w:val="18"/>
          <w:lang w:val="en-US" w:eastAsia="fr-CH"/>
        </w:rPr>
        <w:t>44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}, </w:t>
      </w:r>
    </w:p>
    <w:p w14:paraId="5E161B41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</w:p>
    <w:p w14:paraId="112067F4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  <w:r w:rsidRPr="00BA78F6">
        <w:rPr>
          <w:rFonts w:ascii="Cambria Math" w:eastAsia="Times New Roman" w:hAnsi="Cambria Math" w:cs="Cambria Math"/>
          <w:color w:val="F8F8F2"/>
          <w:sz w:val="18"/>
          <w:szCs w:val="18"/>
          <w:lang w:val="en-US" w:eastAsia="fr-CH"/>
        </w:rPr>
        <w:t> 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</w:t>
      </w:r>
      <w:r w:rsidRPr="00BA78F6">
        <w:rPr>
          <w:rFonts w:ascii="Cambria Math" w:eastAsia="Times New Roman" w:hAnsi="Cambria Math" w:cs="Cambria Math"/>
          <w:color w:val="F8F8F2"/>
          <w:sz w:val="18"/>
          <w:szCs w:val="18"/>
          <w:lang w:val="en-US" w:eastAsia="fr-CH"/>
        </w:rPr>
        <w:t> 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{</w:t>
      </w:r>
      <w:proofErr w:type="spellStart"/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prenom</w:t>
      </w:r>
      <w:proofErr w:type="spellEnd"/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: </w:t>
      </w:r>
      <w:r w:rsidRPr="00BA78F6">
        <w:rPr>
          <w:rFonts w:ascii="Courier New" w:eastAsia="Times New Roman" w:hAnsi="Courier New" w:cs="Courier New"/>
          <w:color w:val="50FA7B"/>
          <w:sz w:val="18"/>
          <w:szCs w:val="18"/>
          <w:lang w:val="en-US" w:eastAsia="fr-CH"/>
        </w:rPr>
        <w:t>"Anna"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, nom: </w:t>
      </w:r>
      <w:r w:rsidRPr="00BA78F6">
        <w:rPr>
          <w:rFonts w:ascii="Courier New" w:eastAsia="Times New Roman" w:hAnsi="Courier New" w:cs="Courier New"/>
          <w:color w:val="50FA7B"/>
          <w:sz w:val="18"/>
          <w:szCs w:val="18"/>
          <w:lang w:val="en-US" w:eastAsia="fr-CH"/>
        </w:rPr>
        <w:t>"Smith"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, age: </w:t>
      </w:r>
      <w:r w:rsidRPr="00BA78F6">
        <w:rPr>
          <w:rFonts w:ascii="Courier New" w:eastAsia="Times New Roman" w:hAnsi="Courier New" w:cs="Courier New"/>
          <w:color w:val="BD93F9"/>
          <w:sz w:val="18"/>
          <w:szCs w:val="18"/>
          <w:lang w:val="en-US" w:eastAsia="fr-CH"/>
        </w:rPr>
        <w:t>32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}, </w:t>
      </w:r>
    </w:p>
    <w:p w14:paraId="2340BF3A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</w:p>
    <w:p w14:paraId="05F4E7C5" w14:textId="77777777" w:rsidR="00AA6DB0" w:rsidRPr="00AA6DB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  <w:r w:rsidRPr="00AA6DB0">
        <w:rPr>
          <w:rFonts w:ascii="Cambria Math" w:eastAsia="Times New Roman" w:hAnsi="Cambria Math" w:cs="Cambria Math"/>
          <w:color w:val="F8F8F2"/>
          <w:sz w:val="18"/>
          <w:szCs w:val="18"/>
          <w:lang w:eastAsia="fr-CH"/>
        </w:rPr>
        <w:t> </w:t>
      </w: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</w:t>
      </w:r>
      <w:r w:rsidRPr="00AA6DB0">
        <w:rPr>
          <w:rFonts w:ascii="Cambria Math" w:eastAsia="Times New Roman" w:hAnsi="Cambria Math" w:cs="Cambria Math"/>
          <w:color w:val="F8F8F2"/>
          <w:sz w:val="18"/>
          <w:szCs w:val="18"/>
          <w:lang w:eastAsia="fr-CH"/>
        </w:rPr>
        <w:t> </w:t>
      </w: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{</w:t>
      </w:r>
      <w:proofErr w:type="spellStart"/>
      <w:proofErr w:type="gramStart"/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prenom</w:t>
      </w:r>
      <w:proofErr w:type="spellEnd"/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:</w:t>
      </w:r>
      <w:proofErr w:type="gramEnd"/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</w:t>
      </w:r>
      <w:r w:rsidRPr="00AA6DB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"Peter"</w:t>
      </w: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, nom: </w:t>
      </w:r>
      <w:r w:rsidRPr="00AA6DB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"Jones"</w:t>
      </w: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, </w:t>
      </w:r>
      <w:proofErr w:type="spellStart"/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age</w:t>
      </w:r>
      <w:proofErr w:type="spellEnd"/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: </w:t>
      </w:r>
      <w:r w:rsidRPr="00AA6DB0">
        <w:rPr>
          <w:rFonts w:ascii="Courier New" w:eastAsia="Times New Roman" w:hAnsi="Courier New" w:cs="Courier New"/>
          <w:color w:val="BD93F9"/>
          <w:sz w:val="18"/>
          <w:szCs w:val="18"/>
          <w:lang w:eastAsia="fr-CH"/>
        </w:rPr>
        <w:t>29</w:t>
      </w: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} </w:t>
      </w:r>
    </w:p>
    <w:p w14:paraId="1F6C1FEC" w14:textId="77777777" w:rsidR="00AA6DB0" w:rsidRPr="00AA6DB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 </w:t>
      </w:r>
    </w:p>
    <w:p w14:paraId="121172C9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AA6DB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 </w:t>
      </w:r>
      <w:r w:rsidRPr="00BA78F6">
        <w:rPr>
          <w:rFonts w:ascii="Cambria Math" w:eastAsia="Times New Roman" w:hAnsi="Cambria Math" w:cs="Cambria Math"/>
          <w:color w:val="F8F8F2"/>
          <w:sz w:val="18"/>
          <w:szCs w:val="18"/>
          <w:lang w:eastAsia="fr-CH"/>
        </w:rPr>
        <w:t> </w:t>
      </w: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]</w:t>
      </w:r>
    </w:p>
    <w:p w14:paraId="426D3886" w14:textId="77777777" w:rsidR="00AA6DB0" w:rsidRPr="00BA78F6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BA78F6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}</w:t>
      </w:r>
    </w:p>
    <w:p w14:paraId="3C0D9929" w14:textId="48E0C458" w:rsidR="00AA6DB0" w:rsidRDefault="00AA6DB0" w:rsidP="00AA6DB0">
      <w:r>
        <w:t>Le code pour chercher les informations de cet objet :</w:t>
      </w:r>
    </w:p>
    <w:p w14:paraId="798E1E2D" w14:textId="77777777" w:rsidR="00AA6DB0" w:rsidRPr="00775E9C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775E9C">
        <w:rPr>
          <w:rFonts w:ascii="Courier New" w:eastAsia="Times New Roman" w:hAnsi="Courier New" w:cs="Courier New"/>
          <w:color w:val="8BE9FD"/>
          <w:sz w:val="18"/>
          <w:szCs w:val="18"/>
          <w:lang w:val="en-US" w:eastAsia="fr-CH"/>
        </w:rPr>
        <w:t>function</w:t>
      </w:r>
      <w:r w:rsidRPr="00775E9C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</w:t>
      </w:r>
      <w:proofErr w:type="spellStart"/>
      <w:proofErr w:type="gramStart"/>
      <w:r w:rsidRPr="00775E9C">
        <w:rPr>
          <w:rFonts w:ascii="Courier New" w:eastAsia="Times New Roman" w:hAnsi="Courier New" w:cs="Courier New"/>
          <w:color w:val="F1FA8C"/>
          <w:sz w:val="18"/>
          <w:szCs w:val="18"/>
          <w:lang w:val="en-US" w:eastAsia="fr-CH"/>
        </w:rPr>
        <w:t>parcourirUnTableauJSON</w:t>
      </w:r>
      <w:proofErr w:type="spellEnd"/>
      <w:r w:rsidRPr="00775E9C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(</w:t>
      </w:r>
      <w:proofErr w:type="gramEnd"/>
      <w:r w:rsidRPr="00775E9C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) {</w:t>
      </w:r>
    </w:p>
    <w:p w14:paraId="5C28A3CD" w14:textId="77777777" w:rsidR="00AA6DB0" w:rsidRPr="007801F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775E9C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  <w:r w:rsidRPr="007801F0">
        <w:rPr>
          <w:rFonts w:ascii="Courier New" w:eastAsia="Times New Roman" w:hAnsi="Courier New" w:cs="Courier New"/>
          <w:color w:val="8BE9FD"/>
          <w:sz w:val="18"/>
          <w:szCs w:val="18"/>
          <w:lang w:val="en-US" w:eastAsia="fr-CH"/>
        </w:rPr>
        <w:t>let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tempo = </w:t>
      </w:r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val="en-US" w:eastAsia="fr-CH"/>
        </w:rPr>
        <w:t>"</w:t>
      </w:r>
      <w:proofErr w:type="gramStart"/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val="en-US" w:eastAsia="fr-CH"/>
        </w:rPr>
        <w:t>"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;</w:t>
      </w:r>
      <w:proofErr w:type="gramEnd"/>
    </w:p>
    <w:p w14:paraId="1E20C844" w14:textId="77777777" w:rsidR="00AA6DB0" w:rsidRPr="007801F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</w:pP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</w:t>
      </w:r>
      <w:r w:rsidRPr="007801F0">
        <w:rPr>
          <w:rFonts w:ascii="Courier New" w:eastAsia="Times New Roman" w:hAnsi="Courier New" w:cs="Courier New"/>
          <w:color w:val="8BE9FD"/>
          <w:sz w:val="18"/>
          <w:szCs w:val="18"/>
          <w:lang w:val="en-US" w:eastAsia="fr-CH"/>
        </w:rPr>
        <w:t>for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(</w:t>
      </w:r>
      <w:r w:rsidRPr="007801F0">
        <w:rPr>
          <w:rFonts w:ascii="Courier New" w:eastAsia="Times New Roman" w:hAnsi="Courier New" w:cs="Courier New"/>
          <w:color w:val="8BE9FD"/>
          <w:sz w:val="18"/>
          <w:szCs w:val="18"/>
          <w:lang w:val="en-US" w:eastAsia="fr-CH"/>
        </w:rPr>
        <w:t>let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index = </w:t>
      </w:r>
      <w:r w:rsidRPr="007801F0">
        <w:rPr>
          <w:rFonts w:ascii="Courier New" w:eastAsia="Times New Roman" w:hAnsi="Courier New" w:cs="Courier New"/>
          <w:color w:val="BD93F9"/>
          <w:sz w:val="18"/>
          <w:szCs w:val="18"/>
          <w:lang w:val="en-US" w:eastAsia="fr-CH"/>
        </w:rPr>
        <w:t>0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; index &lt; </w:t>
      </w:r>
      <w:proofErr w:type="spellStart"/>
      <w:proofErr w:type="gram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json.personnes</w:t>
      </w:r>
      <w:proofErr w:type="gram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.length</w:t>
      </w:r>
      <w:proofErr w:type="spell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>; index++) {</w:t>
      </w:r>
    </w:p>
    <w:p w14:paraId="6AAF958B" w14:textId="77777777" w:rsidR="00AA6DB0" w:rsidRPr="007801F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val="en-US" w:eastAsia="fr-CH"/>
        </w:rPr>
        <w:t xml:space="preserve">    </w:t>
      </w:r>
      <w:proofErr w:type="gramStart"/>
      <w:r w:rsidRPr="007801F0">
        <w:rPr>
          <w:rFonts w:ascii="Courier New" w:eastAsia="Times New Roman" w:hAnsi="Courier New" w:cs="Courier New"/>
          <w:color w:val="8BE9FD"/>
          <w:sz w:val="18"/>
          <w:szCs w:val="18"/>
          <w:lang w:eastAsia="fr-CH"/>
        </w:rPr>
        <w:t>let</w:t>
      </w:r>
      <w:proofErr w:type="gram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personne = </w:t>
      </w:r>
      <w:proofErr w:type="spell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json.personnes</w:t>
      </w:r>
      <w:proofErr w:type="spell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[index]</w:t>
      </w:r>
    </w:p>
    <w:p w14:paraId="6D08E237" w14:textId="77777777" w:rsidR="00AA6DB0" w:rsidRPr="007801F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   </w:t>
      </w:r>
      <w:proofErr w:type="gram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tempo</w:t>
      </w:r>
      <w:proofErr w:type="gram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+= index + </w:t>
      </w:r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". "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 </w:t>
      </w:r>
      <w:proofErr w:type="spell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personne.nom</w:t>
      </w:r>
      <w:proofErr w:type="spell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 </w:t>
      </w:r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 "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 </w:t>
      </w:r>
      <w:proofErr w:type="spellStart"/>
      <w:proofErr w:type="gram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personne.prenom</w:t>
      </w:r>
      <w:proofErr w:type="spellEnd"/>
      <w:proofErr w:type="gram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 </w:t>
      </w:r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 "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 </w:t>
      </w:r>
      <w:proofErr w:type="spell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personne.age</w:t>
      </w:r>
      <w:proofErr w:type="spell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+ </w:t>
      </w:r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"&lt;/</w:t>
      </w:r>
      <w:proofErr w:type="spellStart"/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br</w:t>
      </w:r>
      <w:proofErr w:type="spellEnd"/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&gt;"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;</w:t>
      </w:r>
    </w:p>
    <w:p w14:paraId="08DB4754" w14:textId="77777777" w:rsidR="00AA6DB0" w:rsidRPr="007801F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 }</w:t>
      </w:r>
    </w:p>
    <w:p w14:paraId="5F4C11FE" w14:textId="77777777" w:rsidR="00AA6DB0" w:rsidRPr="007801F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 </w:t>
      </w:r>
      <w:proofErr w:type="spellStart"/>
      <w:proofErr w:type="gram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document.</w:t>
      </w:r>
      <w:r w:rsidRPr="007801F0">
        <w:rPr>
          <w:rFonts w:ascii="Courier New" w:eastAsia="Times New Roman" w:hAnsi="Courier New" w:cs="Courier New"/>
          <w:color w:val="F1FA8C"/>
          <w:sz w:val="18"/>
          <w:szCs w:val="18"/>
          <w:lang w:eastAsia="fr-CH"/>
        </w:rPr>
        <w:t>getElementById</w:t>
      </w:r>
      <w:proofErr w:type="spellEnd"/>
      <w:proofErr w:type="gram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(</w:t>
      </w:r>
      <w:r w:rsidRPr="007801F0">
        <w:rPr>
          <w:rFonts w:ascii="Courier New" w:eastAsia="Times New Roman" w:hAnsi="Courier New" w:cs="Courier New"/>
          <w:color w:val="50FA7B"/>
          <w:sz w:val="18"/>
          <w:szCs w:val="18"/>
          <w:lang w:eastAsia="fr-CH"/>
        </w:rPr>
        <w:t>"info"</w:t>
      </w: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).</w:t>
      </w:r>
      <w:proofErr w:type="spellStart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innerHTML</w:t>
      </w:r>
      <w:proofErr w:type="spellEnd"/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 xml:space="preserve"> = tempo;</w:t>
      </w:r>
    </w:p>
    <w:p w14:paraId="71D942D3" w14:textId="7775E4CD" w:rsidR="00AA6DB0" w:rsidRPr="00AA6DB0" w:rsidRDefault="00AA6DB0" w:rsidP="00AA6DB0">
      <w:pPr>
        <w:shd w:val="clear" w:color="auto" w:fill="282A36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</w:pPr>
      <w:r w:rsidRPr="007801F0">
        <w:rPr>
          <w:rFonts w:ascii="Courier New" w:eastAsia="Times New Roman" w:hAnsi="Courier New" w:cs="Courier New"/>
          <w:color w:val="F8F8F2"/>
          <w:sz w:val="18"/>
          <w:szCs w:val="18"/>
          <w:lang w:eastAsia="fr-CH"/>
        </w:rPr>
        <w:t>}</w:t>
      </w:r>
    </w:p>
    <w:p w14:paraId="79D113DC" w14:textId="2C2877F6" w:rsidR="00924A8A" w:rsidRDefault="00924A8A" w:rsidP="00924A8A">
      <w:pPr>
        <w:pStyle w:val="Titre3"/>
      </w:pPr>
      <w:bookmarkStart w:id="24" w:name="_Toc84322299"/>
      <w:r>
        <w:t>Ce que j'ai appris</w:t>
      </w:r>
      <w:bookmarkEnd w:id="24"/>
    </w:p>
    <w:p w14:paraId="278ED3B6" w14:textId="1EA54CD2" w:rsidR="00AA6DB0" w:rsidRPr="00AA6DB0" w:rsidRDefault="00AA6DB0" w:rsidP="00AA6DB0">
      <w:r>
        <w:t>Durant ces exercices j'ai pu apprendre à utiliser des objets JSON</w:t>
      </w:r>
      <w:r w:rsidR="007D5D30">
        <w:t>.</w:t>
      </w:r>
    </w:p>
    <w:p w14:paraId="05562996" w14:textId="6D4C0B1F" w:rsidR="003D5147" w:rsidRDefault="003D5147" w:rsidP="00EE0D8D">
      <w:pPr>
        <w:pStyle w:val="Titre2"/>
      </w:pPr>
      <w:bookmarkStart w:id="25" w:name="_Toc84322300"/>
      <w:r>
        <w:t>Exercice</w:t>
      </w:r>
      <w:r w:rsidR="00FF6C81">
        <w:t>s 10 à 13 : Javascript en OO</w:t>
      </w:r>
      <w:bookmarkEnd w:id="25"/>
    </w:p>
    <w:p w14:paraId="232D694A" w14:textId="0B9A506D" w:rsidR="00924A8A" w:rsidRDefault="00924A8A" w:rsidP="00924A8A">
      <w:pPr>
        <w:pStyle w:val="Titre3"/>
      </w:pPr>
      <w:bookmarkStart w:id="26" w:name="_Toc84322301"/>
      <w:r>
        <w:t>But</w:t>
      </w:r>
      <w:r w:rsidR="002E4878">
        <w:t>s</w:t>
      </w:r>
      <w:bookmarkEnd w:id="26"/>
    </w:p>
    <w:p w14:paraId="17A8E6A0" w14:textId="1078E3CE" w:rsidR="002E4878" w:rsidRPr="002E4878" w:rsidRDefault="00CA085D" w:rsidP="002E4878">
      <w:r>
        <w:t xml:space="preserve">Le but de ces exercices est de commencer à créer des objets Javascript, de modifier le code créer pour le faire correspondre à un schéma MVC puis finalement apprendre le principe des </w:t>
      </w:r>
      <w:proofErr w:type="spellStart"/>
      <w:r>
        <w:t>closures</w:t>
      </w:r>
      <w:proofErr w:type="spellEnd"/>
      <w:r>
        <w:t>.</w:t>
      </w:r>
      <w:r w:rsidR="00F20B2D">
        <w:t xml:space="preserve"> On voit aussi différentes manières d'appeler des fonctions.</w:t>
      </w:r>
    </w:p>
    <w:p w14:paraId="202CF2BC" w14:textId="614A47E3" w:rsidR="00924A8A" w:rsidRDefault="00924A8A" w:rsidP="00924A8A">
      <w:pPr>
        <w:pStyle w:val="Titre3"/>
      </w:pPr>
      <w:bookmarkStart w:id="27" w:name="_Toc84322302"/>
      <w:r>
        <w:t>Code</w:t>
      </w:r>
      <w:r w:rsidR="002E4878">
        <w:t>s</w:t>
      </w:r>
      <w:r>
        <w:t xml:space="preserve"> à effectuer/changer</w:t>
      </w:r>
      <w:bookmarkEnd w:id="27"/>
    </w:p>
    <w:p w14:paraId="79B4B643" w14:textId="65A5CE6A" w:rsidR="00CA085D" w:rsidRDefault="00CA085D" w:rsidP="00CA085D">
      <w:pPr>
        <w:pStyle w:val="Titre4"/>
      </w:pPr>
      <w:proofErr w:type="spellStart"/>
      <w:r>
        <w:t>Beans</w:t>
      </w:r>
      <w:proofErr w:type="spellEnd"/>
    </w:p>
    <w:p w14:paraId="42C7A2F7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proofErr w:type="gramStart"/>
      <w:r w:rsidRPr="007E64F5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Personne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spellStart"/>
      <w:proofErr w:type="gram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prenom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, nom, age) {</w:t>
      </w:r>
    </w:p>
    <w:p w14:paraId="7FC3C7E6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</w:t>
      </w:r>
      <w:proofErr w:type="spellStart"/>
      <w:proofErr w:type="gramStart"/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this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.prenom</w:t>
      </w:r>
      <w:proofErr w:type="spellEnd"/>
      <w:proofErr w:type="gram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proofErr w:type="spellStart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prenom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;</w:t>
      </w:r>
    </w:p>
    <w:p w14:paraId="14D8D185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</w:t>
      </w:r>
      <w:proofErr w:type="spellStart"/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this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.nom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proofErr w:type="gramStart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nom;</w:t>
      </w:r>
      <w:proofErr w:type="gramEnd"/>
    </w:p>
    <w:p w14:paraId="5CEAA4AB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</w:t>
      </w:r>
      <w:proofErr w:type="spellStart"/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this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.age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proofErr w:type="gramStart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age;</w:t>
      </w:r>
      <w:proofErr w:type="gramEnd"/>
    </w:p>
    <w:p w14:paraId="30BC2DA8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}</w:t>
      </w:r>
    </w:p>
    <w:p w14:paraId="3E305156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</w:t>
      </w:r>
      <w:proofErr w:type="spellStart"/>
      <w:proofErr w:type="gramStart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Personne.prototype.</w:t>
      </w:r>
      <w:r w:rsidRPr="007E64F5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toString</w:t>
      </w:r>
      <w:proofErr w:type="spellEnd"/>
      <w:proofErr w:type="gram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() {</w:t>
      </w:r>
    </w:p>
    <w:p w14:paraId="5EAD18C5" w14:textId="77777777" w:rsidR="000B7DB0" w:rsidRPr="007E64F5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</w:t>
      </w:r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return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this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.nom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r w:rsidRPr="007E64F5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 "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proofErr w:type="spellStart"/>
      <w:proofErr w:type="gramStart"/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this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.prenom</w:t>
      </w:r>
      <w:proofErr w:type="spellEnd"/>
      <w:proofErr w:type="gram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r w:rsidRPr="007E64F5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 ("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proofErr w:type="spellStart"/>
      <w:r w:rsidRPr="007E64F5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this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.age</w:t>
      </w:r>
      <w:proofErr w:type="spellEnd"/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r w:rsidRPr="007E64F5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")"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</w:p>
    <w:p w14:paraId="24EC93D9" w14:textId="219F447E" w:rsidR="00CA085D" w:rsidRPr="000B7DB0" w:rsidRDefault="000B7DB0" w:rsidP="000B7DB0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</w:t>
      </w:r>
      <w:r w:rsidRPr="007E64F5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};</w:t>
      </w:r>
    </w:p>
    <w:p w14:paraId="16096864" w14:textId="548F229F" w:rsidR="00CA085D" w:rsidRDefault="00CA085D" w:rsidP="00CA085D">
      <w:pPr>
        <w:pStyle w:val="Titre4"/>
      </w:pPr>
      <w:r>
        <w:t>Constantes et différentes fonctions</w:t>
      </w:r>
    </w:p>
    <w:p w14:paraId="5E503DAC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const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7E64F5">
        <w:rPr>
          <w:rFonts w:ascii="Consolas" w:eastAsia="Times New Roman" w:hAnsi="Consolas" w:cs="Times New Roman"/>
          <w:color w:val="4FC1FF"/>
          <w:sz w:val="21"/>
          <w:szCs w:val="21"/>
          <w:lang w:eastAsia="fr-CH"/>
        </w:rPr>
        <w:t>personnes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= [</w:t>
      </w:r>
    </w:p>
    <w:p w14:paraId="475AEB1E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new</w:t>
      </w:r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7E64F5">
        <w:rPr>
          <w:rFonts w:ascii="Consolas" w:eastAsia="Times New Roman" w:hAnsi="Consolas" w:cs="Times New Roman"/>
          <w:color w:val="4EC9B0"/>
          <w:sz w:val="21"/>
          <w:szCs w:val="21"/>
          <w:lang w:eastAsia="fr-CH"/>
        </w:rPr>
        <w:t>Personne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"John"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, </w:t>
      </w:r>
      <w:r w:rsidRPr="007E64F5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"Doe"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, 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eastAsia="fr-CH"/>
        </w:rPr>
        <w:t>44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),</w:t>
      </w:r>
    </w:p>
    <w:p w14:paraId="05FAAC81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new</w:t>
      </w:r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7E64F5">
        <w:rPr>
          <w:rFonts w:ascii="Consolas" w:eastAsia="Times New Roman" w:hAnsi="Consolas" w:cs="Times New Roman"/>
          <w:color w:val="4EC9B0"/>
          <w:sz w:val="21"/>
          <w:szCs w:val="21"/>
          <w:lang w:eastAsia="fr-CH"/>
        </w:rPr>
        <w:t>Personne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"Anna"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, </w:t>
      </w:r>
      <w:r w:rsidRPr="007E64F5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"Smith"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, 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eastAsia="fr-CH"/>
        </w:rPr>
        <w:t>32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),</w:t>
      </w:r>
    </w:p>
    <w:p w14:paraId="7CB872BA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new</w:t>
      </w:r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7E64F5">
        <w:rPr>
          <w:rFonts w:ascii="Consolas" w:eastAsia="Times New Roman" w:hAnsi="Consolas" w:cs="Times New Roman"/>
          <w:color w:val="4EC9B0"/>
          <w:sz w:val="21"/>
          <w:szCs w:val="21"/>
          <w:lang w:eastAsia="fr-CH"/>
        </w:rPr>
        <w:t>Personne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"Peter"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, </w:t>
      </w:r>
      <w:r w:rsidRPr="007E64F5">
        <w:rPr>
          <w:rFonts w:ascii="Consolas" w:eastAsia="Times New Roman" w:hAnsi="Consolas" w:cs="Times New Roman"/>
          <w:color w:val="CE9178"/>
          <w:sz w:val="21"/>
          <w:szCs w:val="21"/>
          <w:lang w:eastAsia="fr-CH"/>
        </w:rPr>
        <w:t>"Jones"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, 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eastAsia="fr-CH"/>
        </w:rPr>
        <w:t>29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),</w:t>
      </w:r>
    </w:p>
    <w:p w14:paraId="4B164DAB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];</w:t>
      </w:r>
    </w:p>
    <w:p w14:paraId="31AE7BF4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7E64F5">
        <w:rPr>
          <w:rFonts w:ascii="Consolas" w:eastAsia="Times New Roman" w:hAnsi="Consolas" w:cs="Times New Roman"/>
          <w:color w:val="4FC1FF"/>
          <w:sz w:val="21"/>
          <w:szCs w:val="21"/>
          <w:lang w:eastAsia="fr-CH"/>
        </w:rPr>
        <w:t>personnes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.</w:t>
      </w:r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sort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();</w:t>
      </w:r>
    </w:p>
    <w:p w14:paraId="0DD60986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</w:p>
    <w:p w14:paraId="673810E6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// </w:t>
      </w:r>
      <w:r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cherche si la personne est dans le tableau</w:t>
      </w:r>
    </w:p>
    <w:p w14:paraId="6CED42BC" w14:textId="77777777" w:rsidR="000B7DB0" w:rsidRP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0B7DB0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function</w:t>
      </w:r>
      <w:proofErr w:type="spellEnd"/>
      <w:proofErr w:type="gramEnd"/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r w:rsidRPr="000B7DB0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_</w:t>
      </w:r>
      <w:proofErr w:type="spellStart"/>
      <w:r w:rsidRPr="000B7DB0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trouverPersonne</w:t>
      </w:r>
      <w:proofErr w:type="spellEnd"/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0B7DB0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p</w:t>
      </w:r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 {</w:t>
      </w:r>
    </w:p>
    <w:p w14:paraId="652617D0" w14:textId="77777777" w:rsidR="000B7DB0" w:rsidRP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0B7DB0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let</w:t>
      </w:r>
      <w:proofErr w:type="gramEnd"/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0B7DB0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idx</w:t>
      </w:r>
      <w:proofErr w:type="spellEnd"/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= -</w:t>
      </w:r>
      <w:r w:rsidRPr="000B7DB0">
        <w:rPr>
          <w:rFonts w:ascii="Consolas" w:eastAsia="Times New Roman" w:hAnsi="Consolas" w:cs="Times New Roman"/>
          <w:color w:val="B5CEA8"/>
          <w:sz w:val="21"/>
          <w:szCs w:val="21"/>
          <w:lang w:eastAsia="fr-CH"/>
        </w:rPr>
        <w:t>1</w:t>
      </w:r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;</w:t>
      </w:r>
    </w:p>
    <w:p w14:paraId="016C6799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lastRenderedPageBreak/>
        <w:t>  </w:t>
      </w:r>
      <w:r w:rsidRPr="007E64F5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for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(</w:t>
      </w:r>
      <w:r w:rsidRPr="007E64F5">
        <w:rPr>
          <w:rFonts w:ascii="Consolas" w:eastAsia="Times New Roman" w:hAnsi="Consolas" w:cs="Times New Roman"/>
          <w:color w:val="569CD6"/>
          <w:sz w:val="21"/>
          <w:szCs w:val="21"/>
          <w:lang w:val="en-US" w:eastAsia="fr-CH"/>
        </w:rPr>
        <w:t>let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= 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val="en-US" w:eastAsia="fr-CH"/>
        </w:rPr>
        <w:t>0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;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&lt; </w:t>
      </w:r>
      <w:proofErr w:type="spellStart"/>
      <w:proofErr w:type="gramStart"/>
      <w:r w:rsidRPr="007E64F5">
        <w:rPr>
          <w:rFonts w:ascii="Consolas" w:eastAsia="Times New Roman" w:hAnsi="Consolas" w:cs="Times New Roman"/>
          <w:color w:val="4FC1FF"/>
          <w:sz w:val="21"/>
          <w:szCs w:val="21"/>
          <w:lang w:val="en-US" w:eastAsia="fr-CH"/>
        </w:rPr>
        <w:t>personnes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.</w:t>
      </w:r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length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;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++) {</w:t>
      </w:r>
    </w:p>
    <w:p w14:paraId="36CF14AD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  </w:t>
      </w:r>
      <w:r w:rsidRPr="007E64F5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if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(</w:t>
      </w:r>
      <w:proofErr w:type="spellStart"/>
      <w:r w:rsidRPr="007E64F5">
        <w:rPr>
          <w:rFonts w:ascii="Consolas" w:eastAsia="Times New Roman" w:hAnsi="Consolas" w:cs="Times New Roman"/>
          <w:color w:val="4FC1FF"/>
          <w:sz w:val="21"/>
          <w:szCs w:val="21"/>
          <w:lang w:val="en-US" w:eastAsia="fr-CH"/>
        </w:rPr>
        <w:t>personnes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[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</w:t>
      </w:r>
      <w:proofErr w:type="spellEnd"/>
      <w:proofErr w:type="gramStart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].</w:t>
      </w:r>
      <w:proofErr w:type="spellStart"/>
      <w:r w:rsidRPr="007E64F5">
        <w:rPr>
          <w:rFonts w:ascii="Consolas" w:eastAsia="Times New Roman" w:hAnsi="Consolas" w:cs="Times New Roman"/>
          <w:color w:val="DCDCAA"/>
          <w:sz w:val="21"/>
          <w:szCs w:val="21"/>
          <w:lang w:val="en-US" w:eastAsia="fr-CH"/>
        </w:rPr>
        <w:t>toString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() ===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p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.</w:t>
      </w:r>
      <w:r w:rsidRPr="007E64F5">
        <w:rPr>
          <w:rFonts w:ascii="Consolas" w:eastAsia="Times New Roman" w:hAnsi="Consolas" w:cs="Times New Roman"/>
          <w:color w:val="DCDCAA"/>
          <w:sz w:val="21"/>
          <w:szCs w:val="21"/>
          <w:lang w:val="en-US" w:eastAsia="fr-CH"/>
        </w:rPr>
        <w:t>toString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()) {</w:t>
      </w:r>
    </w:p>
    <w:p w14:paraId="4158FE40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   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= </w:t>
      </w:r>
      <w:proofErr w:type="spellStart"/>
      <w:proofErr w:type="gram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;</w:t>
      </w:r>
      <w:proofErr w:type="gramEnd"/>
    </w:p>
    <w:p w14:paraId="0E1EB48B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    </w:t>
      </w:r>
      <w:proofErr w:type="gramStart"/>
      <w:r w:rsidRPr="007E64F5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break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;</w:t>
      </w:r>
      <w:proofErr w:type="gramEnd"/>
    </w:p>
    <w:p w14:paraId="4B01036D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  }</w:t>
      </w:r>
    </w:p>
    <w:p w14:paraId="00ED38A7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}</w:t>
      </w:r>
    </w:p>
    <w:p w14:paraId="27A32028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</w:t>
      </w:r>
      <w:r w:rsidRPr="007E64F5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return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</w:t>
      </w:r>
      <w:proofErr w:type="spellStart"/>
      <w:proofErr w:type="gram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;</w:t>
      </w:r>
      <w:proofErr w:type="gramEnd"/>
    </w:p>
    <w:p w14:paraId="38156EEE" w14:textId="77777777" w:rsidR="000B7DB0" w:rsidRP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}</w:t>
      </w:r>
    </w:p>
    <w:p w14:paraId="294D81FB" w14:textId="77777777" w:rsidR="000B7DB0" w:rsidRP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</w:p>
    <w:p w14:paraId="1D80505B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// </w:t>
      </w:r>
      <w:r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ajoute la personne est dans le tableau</w:t>
      </w:r>
    </w:p>
    <w:p w14:paraId="5E976230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function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ajouterPersonne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p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 {</w:t>
      </w:r>
    </w:p>
    <w:p w14:paraId="709EAEF1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let</w:t>
      </w:r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= </w:t>
      </w:r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_</w:t>
      </w:r>
      <w:proofErr w:type="spellStart"/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trouverPersonne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p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);</w:t>
      </w:r>
    </w:p>
    <w:p w14:paraId="12AA35C9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r w:rsidRPr="007E64F5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if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(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== -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val="en-US" w:eastAsia="fr-CH"/>
        </w:rPr>
        <w:t>1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) {</w:t>
      </w:r>
    </w:p>
    <w:p w14:paraId="26DE1898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  </w:t>
      </w:r>
      <w:proofErr w:type="spellStart"/>
      <w:proofErr w:type="gramStart"/>
      <w:r w:rsidRPr="007E64F5">
        <w:rPr>
          <w:rFonts w:ascii="Consolas" w:eastAsia="Times New Roman" w:hAnsi="Consolas" w:cs="Times New Roman"/>
          <w:color w:val="4FC1FF"/>
          <w:sz w:val="21"/>
          <w:szCs w:val="21"/>
          <w:lang w:val="en-US" w:eastAsia="fr-CH"/>
        </w:rPr>
        <w:t>personnes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.</w:t>
      </w:r>
      <w:r w:rsidRPr="007E64F5">
        <w:rPr>
          <w:rFonts w:ascii="Consolas" w:eastAsia="Times New Roman" w:hAnsi="Consolas" w:cs="Times New Roman"/>
          <w:color w:val="DCDCAA"/>
          <w:sz w:val="21"/>
          <w:szCs w:val="21"/>
          <w:lang w:val="en-US" w:eastAsia="fr-CH"/>
        </w:rPr>
        <w:t>push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</w:t>
      </w:r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p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);</w:t>
      </w:r>
    </w:p>
    <w:p w14:paraId="31623804" w14:textId="77777777" w:rsidR="000B7DB0" w:rsidRP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</w:t>
      </w:r>
      <w:r w:rsidRPr="000B7DB0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}</w:t>
      </w:r>
    </w:p>
    <w:p w14:paraId="200BBF28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}</w:t>
      </w:r>
    </w:p>
    <w:p w14:paraId="7DB122DE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</w:p>
    <w:p w14:paraId="0F93877A" w14:textId="77777777" w:rsidR="000B7DB0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// </w:t>
      </w:r>
      <w:r>
        <w:rPr>
          <w:rFonts w:ascii="Consolas" w:eastAsia="Times New Roman" w:hAnsi="Consolas" w:cs="Times New Roman"/>
          <w:color w:val="6A9955"/>
          <w:sz w:val="21"/>
          <w:szCs w:val="21"/>
          <w:lang w:eastAsia="fr-CH"/>
        </w:rPr>
        <w:t>supprime la personne est dans le tableau</w:t>
      </w:r>
    </w:p>
    <w:p w14:paraId="29C10B4B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proofErr w:type="spellStart"/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function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supprimerPersonne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p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 {</w:t>
      </w:r>
    </w:p>
    <w:p w14:paraId="6DDB0A05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proofErr w:type="gramStart"/>
      <w:r w:rsidRPr="007E64F5">
        <w:rPr>
          <w:rFonts w:ascii="Consolas" w:eastAsia="Times New Roman" w:hAnsi="Consolas" w:cs="Times New Roman"/>
          <w:color w:val="569CD6"/>
          <w:sz w:val="21"/>
          <w:szCs w:val="21"/>
          <w:lang w:eastAsia="fr-CH"/>
        </w:rPr>
        <w:t>let</w:t>
      </w:r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= </w:t>
      </w:r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_</w:t>
      </w:r>
      <w:proofErr w:type="spellStart"/>
      <w:r w:rsidRPr="007E64F5">
        <w:rPr>
          <w:rFonts w:ascii="Consolas" w:eastAsia="Times New Roman" w:hAnsi="Consolas" w:cs="Times New Roman"/>
          <w:color w:val="DCDCAA"/>
          <w:sz w:val="21"/>
          <w:szCs w:val="21"/>
          <w:lang w:eastAsia="fr-CH"/>
        </w:rPr>
        <w:t>trouverPersonne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(</w:t>
      </w:r>
      <w:r w:rsidRPr="007E64F5">
        <w:rPr>
          <w:rFonts w:ascii="Consolas" w:eastAsia="Times New Roman" w:hAnsi="Consolas" w:cs="Times New Roman"/>
          <w:color w:val="9CDCFE"/>
          <w:sz w:val="21"/>
          <w:szCs w:val="21"/>
          <w:lang w:eastAsia="fr-CH"/>
        </w:rPr>
        <w:t>p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);</w:t>
      </w:r>
    </w:p>
    <w:p w14:paraId="071C507D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  </w:t>
      </w:r>
      <w:r w:rsidRPr="007E64F5">
        <w:rPr>
          <w:rFonts w:ascii="Consolas" w:eastAsia="Times New Roman" w:hAnsi="Consolas" w:cs="Times New Roman"/>
          <w:color w:val="C586C0"/>
          <w:sz w:val="21"/>
          <w:szCs w:val="21"/>
          <w:lang w:val="en-US" w:eastAsia="fr-CH"/>
        </w:rPr>
        <w:t>if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(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&gt; -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val="en-US" w:eastAsia="fr-CH"/>
        </w:rPr>
        <w:t>1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) {</w:t>
      </w:r>
    </w:p>
    <w:p w14:paraId="644889D3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  </w:t>
      </w:r>
      <w:proofErr w:type="spellStart"/>
      <w:proofErr w:type="gramStart"/>
      <w:r w:rsidRPr="007E64F5">
        <w:rPr>
          <w:rFonts w:ascii="Consolas" w:eastAsia="Times New Roman" w:hAnsi="Consolas" w:cs="Times New Roman"/>
          <w:color w:val="4FC1FF"/>
          <w:sz w:val="21"/>
          <w:szCs w:val="21"/>
          <w:lang w:val="en-US" w:eastAsia="fr-CH"/>
        </w:rPr>
        <w:t>personnes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.</w:t>
      </w:r>
      <w:r w:rsidRPr="007E64F5">
        <w:rPr>
          <w:rFonts w:ascii="Consolas" w:eastAsia="Times New Roman" w:hAnsi="Consolas" w:cs="Times New Roman"/>
          <w:color w:val="DCDCAA"/>
          <w:sz w:val="21"/>
          <w:szCs w:val="21"/>
          <w:lang w:val="en-US" w:eastAsia="fr-CH"/>
        </w:rPr>
        <w:t>splice</w:t>
      </w:r>
      <w:proofErr w:type="spellEnd"/>
      <w:proofErr w:type="gram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(</w:t>
      </w:r>
      <w:proofErr w:type="spellStart"/>
      <w:r w:rsidRPr="007E64F5">
        <w:rPr>
          <w:rFonts w:ascii="Consolas" w:eastAsia="Times New Roman" w:hAnsi="Consolas" w:cs="Times New Roman"/>
          <w:color w:val="9CDCFE"/>
          <w:sz w:val="21"/>
          <w:szCs w:val="21"/>
          <w:lang w:val="en-US" w:eastAsia="fr-CH"/>
        </w:rPr>
        <w:t>idx</w:t>
      </w:r>
      <w:proofErr w:type="spellEnd"/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, </w:t>
      </w:r>
      <w:r w:rsidRPr="007E64F5">
        <w:rPr>
          <w:rFonts w:ascii="Consolas" w:eastAsia="Times New Roman" w:hAnsi="Consolas" w:cs="Times New Roman"/>
          <w:color w:val="B5CEA8"/>
          <w:sz w:val="21"/>
          <w:szCs w:val="21"/>
          <w:lang w:val="en-US" w:eastAsia="fr-CH"/>
        </w:rPr>
        <w:t>1</w:t>
      </w: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);</w:t>
      </w:r>
    </w:p>
    <w:p w14:paraId="4DDC4941" w14:textId="77777777" w:rsidR="000B7DB0" w:rsidRPr="006150DF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  </w:t>
      </w:r>
      <w:r w:rsidRPr="006150DF">
        <w:rPr>
          <w:rFonts w:ascii="Consolas" w:eastAsia="Times New Roman" w:hAnsi="Consolas" w:cs="Times New Roman"/>
          <w:color w:val="D4D4D4"/>
          <w:sz w:val="21"/>
          <w:szCs w:val="21"/>
          <w:lang w:val="en-US" w:eastAsia="fr-CH"/>
        </w:rPr>
        <w:t>}</w:t>
      </w:r>
    </w:p>
    <w:p w14:paraId="16F32825" w14:textId="77777777" w:rsidR="000B7DB0" w:rsidRPr="007E64F5" w:rsidRDefault="000B7DB0" w:rsidP="000B7DB0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</w:pPr>
      <w:r w:rsidRPr="007E64F5">
        <w:rPr>
          <w:rFonts w:ascii="Consolas" w:eastAsia="Times New Roman" w:hAnsi="Consolas" w:cs="Times New Roman"/>
          <w:color w:val="D4D4D4"/>
          <w:sz w:val="21"/>
          <w:szCs w:val="21"/>
          <w:lang w:eastAsia="fr-CH"/>
        </w:rPr>
        <w:t>}</w:t>
      </w:r>
    </w:p>
    <w:p w14:paraId="5A03B451" w14:textId="06B1D3EB" w:rsidR="00CA085D" w:rsidRDefault="00F20B2D" w:rsidP="00F20B2D">
      <w:pPr>
        <w:pStyle w:val="Titre4"/>
      </w:pPr>
      <w:r>
        <w:t>indexCtrl.js (</w:t>
      </w:r>
      <w:proofErr w:type="spellStart"/>
      <w:r>
        <w:t>Closures</w:t>
      </w:r>
      <w:proofErr w:type="spellEnd"/>
      <w:r>
        <w:t>)</w:t>
      </w:r>
    </w:p>
    <w:p w14:paraId="607D81C5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spellStart"/>
      <w:proofErr w:type="gramStart"/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const</w:t>
      </w:r>
      <w:proofErr w:type="spellEnd"/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tab =[</w:t>
      </w:r>
    </w:p>
    <w:p w14:paraId="49E84E50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</w:t>
      </w:r>
      <w:proofErr w:type="gramStart"/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compteur</w:t>
      </w:r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(),</w:t>
      </w:r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compteur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(),</w:t>
      </w:r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compteur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(),</w:t>
      </w:r>
    </w:p>
    <w:p w14:paraId="7011348B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];</w:t>
      </w:r>
    </w:p>
    <w:p w14:paraId="5F199E66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spellStart"/>
      <w:proofErr w:type="gramStart"/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function</w:t>
      </w:r>
      <w:proofErr w:type="spellEnd"/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</w:t>
      </w:r>
      <w:proofErr w:type="spellStart"/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actionCompteur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spellStart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idx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 {</w:t>
      </w:r>
    </w:p>
    <w:p w14:paraId="74DE8A17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</w:t>
      </w:r>
      <w:proofErr w:type="gramStart"/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let</w:t>
      </w:r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val = tab[idx-</w:t>
      </w:r>
      <w:r w:rsidRPr="007C1E47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1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].</w:t>
      </w:r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call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();   </w:t>
      </w:r>
      <w:r w:rsidRPr="007C1E47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 appelle explicite de la fonction du tableau</w:t>
      </w:r>
    </w:p>
    <w:p w14:paraId="186488CC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</w:t>
      </w:r>
      <w:proofErr w:type="spellStart"/>
      <w:proofErr w:type="gramStart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document.</w:t>
      </w:r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getElementById</w:t>
      </w:r>
      <w:proofErr w:type="spellEnd"/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7C1E47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"button"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+</w:t>
      </w:r>
      <w:proofErr w:type="spellStart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idx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).</w:t>
      </w:r>
      <w:proofErr w:type="spellStart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innerHTML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r w:rsidRPr="007C1E47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</w:t>
      </w:r>
      <w:proofErr w:type="spellStart"/>
      <w:r w:rsidRPr="007C1E47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Compteur</w:t>
      </w:r>
      <w:proofErr w:type="spellEnd"/>
      <w:r w:rsidRPr="007C1E47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 xml:space="preserve"> No "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+</w:t>
      </w:r>
      <w:proofErr w:type="spellStart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idx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+</w:t>
      </w:r>
      <w:r w:rsidRPr="007C1E47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": "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+</w:t>
      </w:r>
      <w:proofErr w:type="spellStart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val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</w:p>
    <w:p w14:paraId="63E0B813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}</w:t>
      </w:r>
    </w:p>
    <w:p w14:paraId="3F02930F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</w:p>
    <w:p w14:paraId="60D07E57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proofErr w:type="gramStart"/>
      <w:r w:rsidRPr="007C1E47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compteur</w:t>
      </w:r>
      <w:proofErr w:type="spell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 {</w:t>
      </w:r>
    </w:p>
    <w:p w14:paraId="398BABEB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</w:t>
      </w:r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let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count = </w:t>
      </w:r>
      <w:proofErr w:type="gramStart"/>
      <w:r w:rsidRPr="007C1E47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0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  <w:proofErr w:type="gramEnd"/>
    </w:p>
    <w:p w14:paraId="3E4F27D2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</w:t>
      </w:r>
    </w:p>
    <w:p w14:paraId="7DB767C5" w14:textId="77777777" w:rsidR="00F20B2D" w:rsidRPr="007C1E47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</w:t>
      </w:r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return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gramStart"/>
      <w:r w:rsidRPr="007C1E47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 {</w:t>
      </w:r>
    </w:p>
    <w:p w14:paraId="0014F186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</w:t>
      </w:r>
      <w:proofErr w:type="gramStart"/>
      <w:r w:rsidRPr="00F20B2D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return</w:t>
      </w:r>
      <w:proofErr w:type="gramEnd"/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count++;</w:t>
      </w:r>
    </w:p>
    <w:p w14:paraId="3E824605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};</w:t>
      </w:r>
    </w:p>
    <w:p w14:paraId="6F1BA4F3" w14:textId="5BABD8AF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C1E4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</w:t>
      </w:r>
    </w:p>
    <w:p w14:paraId="41ABBA7D" w14:textId="23DB43A4" w:rsidR="00F20B2D" w:rsidRDefault="00F20B2D" w:rsidP="00F20B2D">
      <w:pPr>
        <w:pStyle w:val="Titre4"/>
      </w:pPr>
      <w:r>
        <w:t>Appels de fonctions</w:t>
      </w:r>
    </w:p>
    <w:p w14:paraId="2F7ECD96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 Déclaration d’une fonction</w:t>
      </w:r>
    </w:p>
    <w:p w14:paraId="2EA1B55B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spellStart"/>
      <w:proofErr w:type="gramStart"/>
      <w:r w:rsidRPr="00F20B2D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function</w:t>
      </w:r>
      <w:proofErr w:type="spellEnd"/>
      <w:proofErr w:type="gramEnd"/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</w:t>
      </w:r>
      <w:r w:rsidRPr="00F20B2D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a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(nb) {</w:t>
      </w:r>
    </w:p>
    <w:p w14:paraId="0CB730F0" w14:textId="77777777" w:rsidR="00F20B2D" w:rsidRPr="006150DF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</w:t>
      </w:r>
      <w:r w:rsidRPr="006150DF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let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val</w:t>
      </w:r>
      <w:proofErr w:type="spellEnd"/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r w:rsidRPr="006150DF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1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proofErr w:type="spellStart"/>
      <w:proofErr w:type="gramStart"/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nb</w:t>
      </w:r>
      <w:proofErr w:type="spellEnd"/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  <w:proofErr w:type="gramEnd"/>
    </w:p>
    <w:p w14:paraId="6ADD2899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console.</w:t>
      </w:r>
      <w:r w:rsidRPr="00F20B2D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log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spellStart"/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val</w:t>
      </w:r>
      <w:proofErr w:type="spellEnd"/>
      <w:proofErr w:type="gramStart"/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 ;</w:t>
      </w:r>
      <w:proofErr w:type="gramEnd"/>
    </w:p>
    <w:p w14:paraId="416B6560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}</w:t>
      </w:r>
    </w:p>
    <w:p w14:paraId="501CEE03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proofErr w:type="gramStart"/>
      <w:r w:rsidRPr="00F20B2D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a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F20B2D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10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);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ab/>
      </w:r>
    </w:p>
    <w:p w14:paraId="00E3D6A4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</w:p>
    <w:p w14:paraId="3FADF41F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//*****************************************************************</w:t>
      </w:r>
    </w:p>
    <w:p w14:paraId="0F7B18FD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 Déclaration d’une expression fonction (fonction anonyme)</w:t>
      </w:r>
    </w:p>
    <w:p w14:paraId="007A6B0B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20045E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let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r w:rsidRPr="0020045E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b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r w:rsidRPr="0020045E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spell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nb</w:t>
      </w:r>
      <w:proofErr w:type="spell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 {</w:t>
      </w:r>
    </w:p>
    <w:p w14:paraId="73694342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</w:t>
      </w:r>
      <w:r w:rsidRPr="0020045E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let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val</w:t>
      </w:r>
      <w:proofErr w:type="spell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r w:rsidRPr="0020045E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2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proofErr w:type="spellStart"/>
      <w:proofErr w:type="gram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nb</w:t>
      </w:r>
      <w:proofErr w:type="spell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  <w:proofErr w:type="gramEnd"/>
    </w:p>
    <w:p w14:paraId="28463902" w14:textId="77777777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F20B2D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F20B2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(val) ;</w:t>
      </w:r>
    </w:p>
    <w:p w14:paraId="2905D4AD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 ;</w:t>
      </w:r>
    </w:p>
    <w:p w14:paraId="5FBCA73E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4D4C18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b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4D4C18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10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);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ab/>
      </w:r>
    </w:p>
    <w:p w14:paraId="6368F0C7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4BE9FAC7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D4C18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lastRenderedPageBreak/>
        <w:t>//*****************************************************************</w:t>
      </w:r>
    </w:p>
    <w:p w14:paraId="6A468120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D4C18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 Fonction IIFE</w:t>
      </w:r>
    </w:p>
    <w:p w14:paraId="2DD4AADA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Start"/>
      <w:r w:rsidRPr="0020045E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proofErr w:type="gram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spell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nb</w:t>
      </w:r>
      <w:proofErr w:type="spell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 {</w:t>
      </w:r>
    </w:p>
    <w:p w14:paraId="52AB3B32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</w:t>
      </w:r>
      <w:r w:rsidRPr="0020045E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let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val</w:t>
      </w:r>
      <w:proofErr w:type="spell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= </w:t>
      </w:r>
      <w:r w:rsidRPr="0020045E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3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+ </w:t>
      </w:r>
      <w:proofErr w:type="spellStart"/>
      <w:proofErr w:type="gram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nb</w:t>
      </w:r>
      <w:proofErr w:type="spell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;</w:t>
      </w:r>
      <w:proofErr w:type="gramEnd"/>
    </w:p>
    <w:p w14:paraId="0E0ACA61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console.</w:t>
      </w:r>
      <w:r w:rsidRPr="004D4C18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(val) ;</w:t>
      </w:r>
    </w:p>
    <w:p w14:paraId="4F029D37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})(</w:t>
      </w:r>
      <w:proofErr w:type="gramEnd"/>
      <w:r w:rsidRPr="004D4C18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10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 ;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ab/>
      </w:r>
    </w:p>
    <w:p w14:paraId="325626BD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2E18FFBF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D4C18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//*****************************************************************</w:t>
      </w:r>
    </w:p>
    <w:p w14:paraId="1018091F" w14:textId="77777777" w:rsidR="00F20B2D" w:rsidRPr="004D4C18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D4C18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 Fonction IIFE (flèche)</w:t>
      </w:r>
    </w:p>
    <w:p w14:paraId="0522AFB9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((nb) =&gt; {</w:t>
      </w:r>
    </w:p>
    <w:p w14:paraId="1EBC0E4C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</w:t>
      </w:r>
      <w:proofErr w:type="gramStart"/>
      <w:r w:rsidRPr="0020045E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let</w:t>
      </w:r>
      <w:proofErr w:type="gramEnd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val = </w:t>
      </w:r>
      <w:r w:rsidRPr="0020045E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4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+ nb;</w:t>
      </w:r>
    </w:p>
    <w:p w14:paraId="2F7D3507" w14:textId="77777777" w:rsidR="00F20B2D" w:rsidRPr="0020045E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console.</w:t>
      </w:r>
      <w:r w:rsidRPr="0020045E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(val) ;</w:t>
      </w:r>
    </w:p>
    <w:p w14:paraId="2DBEBFEC" w14:textId="560049FE" w:rsidR="00F20B2D" w:rsidRPr="00F20B2D" w:rsidRDefault="00F20B2D" w:rsidP="00F20B2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})(</w:t>
      </w:r>
      <w:proofErr w:type="gramEnd"/>
      <w:r w:rsidRPr="0020045E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10</w:t>
      </w:r>
      <w:r w:rsidRPr="0020045E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) ; </w:t>
      </w:r>
    </w:p>
    <w:p w14:paraId="3F624102" w14:textId="4A1C7B1C" w:rsidR="00924A8A" w:rsidRDefault="00924A8A" w:rsidP="00924A8A">
      <w:pPr>
        <w:pStyle w:val="Titre3"/>
      </w:pPr>
      <w:bookmarkStart w:id="28" w:name="_Toc84322303"/>
      <w:r>
        <w:t>Ce que j'ai appris</w:t>
      </w:r>
      <w:bookmarkEnd w:id="28"/>
    </w:p>
    <w:p w14:paraId="09225EBB" w14:textId="4FFCE7E5" w:rsidR="00F20B2D" w:rsidRPr="00F20B2D" w:rsidRDefault="00F20B2D" w:rsidP="00F20B2D">
      <w:r>
        <w:t xml:space="preserve">J'ai appris à créer et manipuler des objets en Javascript et à adapter un code en modèle MVC. J'ai aussi appris le principe des </w:t>
      </w:r>
      <w:proofErr w:type="spellStart"/>
      <w:r>
        <w:t>js</w:t>
      </w:r>
      <w:proofErr w:type="spellEnd"/>
      <w:r>
        <w:t xml:space="preserve"> </w:t>
      </w:r>
      <w:proofErr w:type="spellStart"/>
      <w:r>
        <w:t>closures</w:t>
      </w:r>
      <w:proofErr w:type="spellEnd"/>
      <w:r>
        <w:t xml:space="preserve"> et comment appeler les fonctions de différentes manières </w:t>
      </w:r>
    </w:p>
    <w:p w14:paraId="3A264AF8" w14:textId="0318557B" w:rsidR="00924A8A" w:rsidRDefault="00924A8A" w:rsidP="00924A8A">
      <w:pPr>
        <w:pStyle w:val="Titre2"/>
      </w:pPr>
      <w:bookmarkStart w:id="29" w:name="_Toc84322304"/>
      <w:r>
        <w:t>Exercice</w:t>
      </w:r>
      <w:r w:rsidR="00FF6C81">
        <w:t>s</w:t>
      </w:r>
      <w:r>
        <w:t xml:space="preserve"> </w:t>
      </w:r>
      <w:r w:rsidR="00FF6C81">
        <w:t xml:space="preserve">14 à 16 : </w:t>
      </w:r>
      <w:proofErr w:type="spellStart"/>
      <w:r w:rsidR="00FF6C81">
        <w:t>jQuerry</w:t>
      </w:r>
      <w:proofErr w:type="spellEnd"/>
      <w:r w:rsidR="00FF6C81">
        <w:t xml:space="preserve"> (</w:t>
      </w:r>
      <w:proofErr w:type="spellStart"/>
      <w:r w:rsidR="00FF6C81">
        <w:t>bootstrap</w:t>
      </w:r>
      <w:proofErr w:type="spellEnd"/>
      <w:r w:rsidR="00FF6C81">
        <w:t>)</w:t>
      </w:r>
      <w:bookmarkEnd w:id="29"/>
    </w:p>
    <w:p w14:paraId="5D23F782" w14:textId="65D881BB" w:rsidR="00924A8A" w:rsidRDefault="00924A8A" w:rsidP="00924A8A">
      <w:pPr>
        <w:pStyle w:val="Titre3"/>
      </w:pPr>
      <w:bookmarkStart w:id="30" w:name="_Toc84322305"/>
      <w:r>
        <w:t>But</w:t>
      </w:r>
      <w:bookmarkEnd w:id="30"/>
    </w:p>
    <w:p w14:paraId="3DF5CD68" w14:textId="69F53E0D" w:rsidR="00F20B2D" w:rsidRPr="00F20B2D" w:rsidRDefault="0029218D" w:rsidP="00F20B2D">
      <w:r>
        <w:t xml:space="preserve">Le but de cet exercice était de se documenter et d'utiliser ce qu'on a appris pour créer notre première page utilisant </w:t>
      </w:r>
      <w:proofErr w:type="spellStart"/>
      <w:r>
        <w:t>jQuerry</w:t>
      </w:r>
      <w:proofErr w:type="spellEnd"/>
      <w:r>
        <w:t>.</w:t>
      </w:r>
    </w:p>
    <w:p w14:paraId="47DB13D0" w14:textId="06460D53" w:rsidR="00924A8A" w:rsidRDefault="00924A8A" w:rsidP="00924A8A">
      <w:pPr>
        <w:pStyle w:val="Titre3"/>
      </w:pPr>
      <w:bookmarkStart w:id="31" w:name="_Toc84322306"/>
      <w:r>
        <w:t>Code à effectuer/changer</w:t>
      </w:r>
      <w:bookmarkEnd w:id="31"/>
    </w:p>
    <w:p w14:paraId="4879D0A4" w14:textId="65915725" w:rsidR="0029218D" w:rsidRDefault="0029218D" w:rsidP="0029218D">
      <w:r>
        <w:t>Dans l'</w:t>
      </w:r>
      <w:proofErr w:type="spellStart"/>
      <w:r>
        <w:t>indexCtrlJQ</w:t>
      </w:r>
      <w:proofErr w:type="spellEnd"/>
      <w:r>
        <w:t xml:space="preserve"> :</w:t>
      </w:r>
    </w:p>
    <w:p w14:paraId="49640302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$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).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ready</w:t>
      </w:r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4C4C44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() {</w:t>
      </w:r>
    </w:p>
    <w:p w14:paraId="1CD43A0C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ctrl = </w:t>
      </w:r>
      <w:r w:rsidRPr="004C4C44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new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gram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Ctrl(</w:t>
      </w:r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);</w:t>
      </w:r>
    </w:p>
    <w:p w14:paraId="14C39B6E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</w:t>
      </w:r>
      <w:proofErr w:type="gramStart"/>
      <w:r w:rsidRPr="004C4C44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let</w:t>
      </w:r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couleur = 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$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"#couleurs"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).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val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();</w:t>
      </w:r>
    </w:p>
    <w:p w14:paraId="2F2E7FDD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console.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log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(couleur</w:t>
      </w:r>
      <w:proofErr w:type="gram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);</w:t>
      </w:r>
      <w:proofErr w:type="gramEnd"/>
    </w:p>
    <w:p w14:paraId="25EBFDE7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</w:t>
      </w:r>
      <w:proofErr w:type="spellStart"/>
      <w:proofErr w:type="gram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ctrl.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changerCouleur</w:t>
      </w:r>
      <w:proofErr w:type="spellEnd"/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(couleur);</w:t>
      </w:r>
    </w:p>
    <w:p w14:paraId="69785EBB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});</w:t>
      </w:r>
    </w:p>
    <w:p w14:paraId="49D727A4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5E189425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proofErr w:type="gramStart"/>
      <w:r w:rsidRPr="004C4C44">
        <w:rPr>
          <w:rFonts w:ascii="Courier New" w:eastAsia="Times New Roman" w:hAnsi="Courier New" w:cs="Courier New"/>
          <w:color w:val="C27628"/>
          <w:sz w:val="18"/>
          <w:szCs w:val="18"/>
          <w:lang w:eastAsia="fr-CH"/>
        </w:rPr>
        <w:t>class</w:t>
      </w:r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Ctrl {</w:t>
      </w:r>
    </w:p>
    <w:p w14:paraId="6FF839E9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</w:t>
      </w:r>
      <w:proofErr w:type="spellStart"/>
      <w:proofErr w:type="gramStart"/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constructor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 {}</w:t>
      </w:r>
    </w:p>
    <w:p w14:paraId="20D2A41F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4BEEF222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</w:t>
      </w:r>
      <w:proofErr w:type="spellStart"/>
      <w:proofErr w:type="gramStart"/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changerCouleur</w:t>
      </w:r>
      <w:proofErr w:type="spellEnd"/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(couleur) {</w:t>
      </w:r>
      <w: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br/>
        <w:t>//sortie du container</w:t>
      </w:r>
    </w:p>
    <w:p w14:paraId="28CBD706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</w:t>
      </w:r>
      <w:r w:rsidRPr="0029218D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$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29218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"#container"</w:t>
      </w:r>
      <w:proofErr w:type="gramStart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).</w:t>
      </w:r>
      <w:proofErr w:type="spellStart"/>
      <w:r w:rsidRPr="0029218D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fadeOut</w:t>
      </w:r>
      <w:proofErr w:type="spellEnd"/>
      <w:proofErr w:type="gramEnd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29218D">
        <w:rPr>
          <w:rFonts w:ascii="Courier New" w:eastAsia="Times New Roman" w:hAnsi="Courier New" w:cs="Courier New"/>
          <w:color w:val="8799B0"/>
          <w:sz w:val="18"/>
          <w:szCs w:val="18"/>
          <w:lang w:val="en-US" w:eastAsia="fr-CH"/>
        </w:rPr>
        <w:t>1500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, </w:t>
      </w:r>
      <w:r w:rsidRPr="0029218D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function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() {</w:t>
      </w:r>
    </w:p>
    <w:p w14:paraId="2F04BE66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03169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//</w:t>
      </w:r>
      <w:proofErr w:type="spellStart"/>
      <w:r w:rsidRPr="0003169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Change</w:t>
      </w:r>
      <w:r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m</w:t>
      </w:r>
      <w:r w:rsidRPr="0003169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e</w:t>
      </w:r>
      <w:r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n</w:t>
      </w:r>
      <w:r w:rsidRPr="0003169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t</w:t>
      </w:r>
      <w:proofErr w:type="spellEnd"/>
      <w:r w:rsidRPr="00031697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de background</w:t>
      </w:r>
    </w:p>
    <w:p w14:paraId="640911E4" w14:textId="77777777" w:rsid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$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"#container"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).</w:t>
      </w:r>
      <w:proofErr w:type="spellStart"/>
      <w:proofErr w:type="gramStart"/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css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"background-color"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, couleur);</w:t>
      </w:r>
    </w:p>
    <w:p w14:paraId="4B003291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031697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//si l</w:t>
      </w:r>
      <w: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e background choisi est rouge, bleu ou vert le </w:t>
      </w:r>
      <w:proofErr w:type="spellStart"/>
      <w: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text</w:t>
      </w:r>
      <w:proofErr w:type="spellEnd"/>
      <w: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est en blanc</w:t>
      </w:r>
    </w:p>
    <w:p w14:paraId="61A0BD3D" w14:textId="77777777" w:rsidR="0029218D" w:rsidRPr="006150DF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</w:t>
      </w:r>
      <w:r w:rsidRPr="006150DF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if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(couleur === </w:t>
      </w:r>
      <w:r w:rsidRPr="006150DF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"red"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|| couleur === </w:t>
      </w:r>
      <w:r w:rsidRPr="006150DF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"blue"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|| couleur === </w:t>
      </w:r>
      <w:r w:rsidRPr="006150DF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"green"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 {</w:t>
      </w:r>
    </w:p>
    <w:p w14:paraId="6E88C1D2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</w:t>
      </w:r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$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"#container"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).</w:t>
      </w:r>
      <w:proofErr w:type="spellStart"/>
      <w:proofErr w:type="gramStart"/>
      <w:r w:rsidRPr="004C4C44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css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"color"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, 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"white"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);</w:t>
      </w:r>
    </w:p>
    <w:p w14:paraId="0F808E60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} </w:t>
      </w:r>
      <w:r w:rsidRPr="004C4C44">
        <w:rPr>
          <w:rFonts w:ascii="Courier New" w:eastAsia="Times New Roman" w:hAnsi="Courier New" w:cs="Courier New"/>
          <w:color w:val="C27628"/>
          <w:sz w:val="18"/>
          <w:szCs w:val="18"/>
          <w:lang w:val="en-US" w:eastAsia="fr-CH"/>
        </w:rPr>
        <w:t>else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{</w:t>
      </w:r>
    </w:p>
    <w:p w14:paraId="51E2C0BB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</w:t>
      </w:r>
      <w:r w:rsidRPr="0029218D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$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r w:rsidRPr="0029218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"#container"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).</w:t>
      </w:r>
      <w:proofErr w:type="spellStart"/>
      <w:proofErr w:type="gramStart"/>
      <w:r w:rsidRPr="0029218D">
        <w:rPr>
          <w:rFonts w:ascii="Courier New" w:eastAsia="Times New Roman" w:hAnsi="Courier New" w:cs="Courier New"/>
          <w:color w:val="E5A638"/>
          <w:sz w:val="18"/>
          <w:szCs w:val="18"/>
          <w:lang w:val="en-US" w:eastAsia="fr-CH"/>
        </w:rPr>
        <w:t>css</w:t>
      </w:r>
      <w:proofErr w:type="spellEnd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(</w:t>
      </w:r>
      <w:proofErr w:type="gramEnd"/>
      <w:r w:rsidRPr="0029218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"color"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, </w:t>
      </w:r>
      <w:r w:rsidRPr="0029218D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"black"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);</w:t>
      </w:r>
    </w:p>
    <w:p w14:paraId="0308A732" w14:textId="77777777" w:rsidR="0029218D" w:rsidRPr="004D4C1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</w:t>
      </w:r>
    </w:p>
    <w:p w14:paraId="7E02D3CB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//le retour du container </w:t>
      </w:r>
    </w:p>
    <w:p w14:paraId="4D842083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</w:t>
      </w:r>
      <w:r w:rsidRPr="0029218D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$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r w:rsidRPr="0029218D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"#container"</w:t>
      </w:r>
      <w:proofErr w:type="gramStart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).</w:t>
      </w:r>
      <w:proofErr w:type="spellStart"/>
      <w:r w:rsidRPr="0029218D">
        <w:rPr>
          <w:rFonts w:ascii="Courier New" w:eastAsia="Times New Roman" w:hAnsi="Courier New" w:cs="Courier New"/>
          <w:color w:val="E5A638"/>
          <w:sz w:val="18"/>
          <w:szCs w:val="18"/>
          <w:lang w:eastAsia="fr-CH"/>
        </w:rPr>
        <w:t>slideToggle</w:t>
      </w:r>
      <w:proofErr w:type="spellEnd"/>
      <w:proofErr w:type="gramEnd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(</w:t>
      </w:r>
      <w:r w:rsidRPr="0029218D">
        <w:rPr>
          <w:rFonts w:ascii="Courier New" w:eastAsia="Times New Roman" w:hAnsi="Courier New" w:cs="Courier New"/>
          <w:color w:val="8799B0"/>
          <w:sz w:val="18"/>
          <w:szCs w:val="18"/>
          <w:lang w:eastAsia="fr-CH"/>
        </w:rPr>
        <w:t>1000</w:t>
      </w: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);</w:t>
      </w:r>
    </w:p>
    <w:p w14:paraId="60E0259E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</w:t>
      </w:r>
      <w:r w:rsidRPr="0029218D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//$("#container"</w:t>
      </w:r>
      <w:proofErr w:type="gramStart"/>
      <w:r w:rsidRPr="0029218D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).</w:t>
      </w:r>
      <w:proofErr w:type="spellStart"/>
      <w:r w:rsidRPr="0029218D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fadeIn</w:t>
      </w:r>
      <w:proofErr w:type="spellEnd"/>
      <w:proofErr w:type="gramEnd"/>
      <w:r w:rsidRPr="0029218D">
        <w:rPr>
          <w:rFonts w:ascii="Courier New" w:eastAsia="Times New Roman" w:hAnsi="Courier New" w:cs="Courier New"/>
          <w:color w:val="797979"/>
          <w:sz w:val="18"/>
          <w:szCs w:val="18"/>
          <w:lang w:eastAsia="fr-CH"/>
        </w:rPr>
        <w:t>(1000);</w:t>
      </w:r>
    </w:p>
    <w:p w14:paraId="12100B0C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});</w:t>
      </w:r>
    </w:p>
    <w:p w14:paraId="0C848D60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}</w:t>
      </w:r>
    </w:p>
    <w:p w14:paraId="54305053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}</w:t>
      </w:r>
    </w:p>
    <w:p w14:paraId="13C91A49" w14:textId="7509F89E" w:rsidR="0029218D" w:rsidRDefault="0029218D" w:rsidP="0029218D">
      <w:r>
        <w:t>Dans l'HTML :</w:t>
      </w:r>
    </w:p>
    <w:p w14:paraId="767474AE" w14:textId="77777777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&lt;</w:t>
      </w:r>
      <w:proofErr w:type="spellStart"/>
      <w:proofErr w:type="gramStart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head</w:t>
      </w:r>
      <w:proofErr w:type="spellEnd"/>
      <w:proofErr w:type="gramEnd"/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</w:t>
      </w:r>
    </w:p>
    <w:p w14:paraId="6CAD2128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29218D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&lt;meta charset=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"UTF-8"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/&gt;</w:t>
      </w:r>
    </w:p>
    <w:p w14:paraId="48DDF5BD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&lt;meta name=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"viewport"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content=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"width=device-width, initial-scale=1.0"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/&gt;</w:t>
      </w:r>
    </w:p>
    <w:p w14:paraId="06293765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&lt;link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rel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"icon"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href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/&gt;</w:t>
      </w:r>
    </w:p>
    <w:p w14:paraId="763EC819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&lt;link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rel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= 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"stylesheet"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href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= 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</w:t>
      </w:r>
      <w:proofErr w:type="spellStart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css</w:t>
      </w:r>
      <w:proofErr w:type="spell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/main.css"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&gt;</w:t>
      </w:r>
    </w:p>
    <w:p w14:paraId="618F5FF1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&lt;script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src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"https://code.jquery.com/jquery-3.6.0.min.js"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&gt;&lt;/script&gt;  </w:t>
      </w:r>
    </w:p>
    <w:p w14:paraId="546079F0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</w:t>
      </w:r>
      <w:proofErr w:type="gram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&lt;!--</w:t>
      </w:r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&lt;script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src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</w:t>
      </w:r>
      <w:proofErr w:type="spellStart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js</w:t>
      </w:r>
      <w:proofErr w:type="spell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/indexCtrlJS.js"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&gt;&lt;/script&gt; --&gt;</w:t>
      </w:r>
    </w:p>
    <w:p w14:paraId="1432E0C7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&lt;script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src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</w:t>
      </w:r>
      <w:proofErr w:type="spellStart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js</w:t>
      </w:r>
      <w:proofErr w:type="spell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/indexCtrlJQ.js"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&gt;&lt;/script&gt;</w:t>
      </w:r>
    </w:p>
    <w:p w14:paraId="7EE5FE0B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lastRenderedPageBreak/>
        <w:t xml:space="preserve">    </w:t>
      </w:r>
    </w:p>
    <w:p w14:paraId="584FDE56" w14:textId="77777777" w:rsidR="0029218D" w:rsidRPr="007E5E0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</w:t>
      </w:r>
      <w:proofErr w:type="gramStart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&lt;!--</w:t>
      </w:r>
      <w:proofErr w:type="gramEnd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&lt;script type=</w:t>
      </w:r>
      <w:r w:rsidRPr="007E5E08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</w:t>
      </w:r>
      <w:proofErr w:type="spellStart"/>
      <w:r w:rsidRPr="007E5E08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text</w:t>
      </w:r>
      <w:proofErr w:type="spellEnd"/>
      <w:r w:rsidRPr="007E5E08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/javascript"</w:t>
      </w:r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src=</w:t>
      </w:r>
      <w:r w:rsidRPr="007E5E08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</w:t>
      </w:r>
      <w:proofErr w:type="spellStart"/>
      <w:r w:rsidRPr="007E5E08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js</w:t>
      </w:r>
      <w:proofErr w:type="spellEnd"/>
      <w:r w:rsidRPr="007E5E08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/indexCtrl.js"</w:t>
      </w:r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</w:t>
      </w:r>
      <w:proofErr w:type="spellStart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async</w:t>
      </w:r>
      <w:proofErr w:type="spellEnd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&gt;&lt;/script&gt; --&gt;</w:t>
      </w:r>
    </w:p>
    <w:p w14:paraId="0B116A47" w14:textId="77777777" w:rsidR="0029218D" w:rsidRPr="007E5E0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3626E1E3" w14:textId="77777777" w:rsidR="0029218D" w:rsidRPr="007E5E0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&lt;</w:t>
      </w:r>
      <w:proofErr w:type="spellStart"/>
      <w:proofErr w:type="gramStart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title</w:t>
      </w:r>
      <w:proofErr w:type="spellEnd"/>
      <w:proofErr w:type="gramEnd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&gt;Ex15 — JQuery - premiers pas&lt;/</w:t>
      </w:r>
      <w:proofErr w:type="spellStart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title</w:t>
      </w:r>
      <w:proofErr w:type="spellEnd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</w:t>
      </w:r>
    </w:p>
    <w:p w14:paraId="0CB48EDF" w14:textId="77777777" w:rsidR="0029218D" w:rsidRPr="007E5E0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&lt;/</w:t>
      </w:r>
      <w:proofErr w:type="spellStart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head</w:t>
      </w:r>
      <w:proofErr w:type="spellEnd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</w:t>
      </w:r>
    </w:p>
    <w:p w14:paraId="05D9A67B" w14:textId="77777777" w:rsidR="0029218D" w:rsidRPr="007E5E0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</w:p>
    <w:p w14:paraId="09D46945" w14:textId="77777777" w:rsidR="0029218D" w:rsidRPr="007E5E0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</w:t>
      </w:r>
      <w:proofErr w:type="gramStart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&lt;!--</w:t>
      </w:r>
      <w:proofErr w:type="gramEnd"/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corps de la page --&gt;</w:t>
      </w:r>
    </w:p>
    <w:p w14:paraId="34D73277" w14:textId="77777777" w:rsidR="0029218D" w:rsidRPr="004D4C1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7E5E08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&lt;body &gt;</w:t>
      </w:r>
    </w:p>
    <w:p w14:paraId="3EB7D420" w14:textId="77777777" w:rsidR="0029218D" w:rsidRPr="004D4C1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&lt;div id =</w:t>
      </w:r>
      <w:r w:rsidRPr="004D4C18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"container"</w:t>
      </w: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</w:t>
      </w:r>
    </w:p>
    <w:p w14:paraId="2D51A1BF" w14:textId="77777777" w:rsidR="0029218D" w:rsidRPr="004D4C18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&lt;form&gt;</w:t>
      </w:r>
    </w:p>
    <w:p w14:paraId="2FB6F939" w14:textId="77777777" w:rsidR="0029218D" w:rsidRPr="006150DF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D4C18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&lt;</w:t>
      </w:r>
      <w:proofErr w:type="gramStart"/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p</w:t>
      </w:r>
      <w:proofErr w:type="gramEnd"/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id=</w:t>
      </w:r>
      <w:r w:rsidRPr="006150DF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"titre"</w:t>
      </w: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</w:t>
      </w:r>
    </w:p>
    <w:p w14:paraId="1983DB92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6150DF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       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Choisir une couleur pour changer le fond du conteneur</w:t>
      </w:r>
    </w:p>
    <w:p w14:paraId="728B3E09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     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&lt;/p&gt;</w:t>
      </w:r>
    </w:p>
    <w:p w14:paraId="62D7E2D8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&lt;select size=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"9"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id=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"couleurs"</w:t>
      </w:r>
    </w:p>
    <w:p w14:paraId="0F2650D0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  </w:t>
      </w:r>
      <w:proofErr w:type="spellStart"/>
      <w:proofErr w:type="gram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onChange</w:t>
      </w:r>
      <w:proofErr w:type="spellEnd"/>
      <w:proofErr w:type="gram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"</w:t>
      </w:r>
      <w:proofErr w:type="spellStart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ctrl.changerCouleur</w:t>
      </w:r>
      <w:proofErr w:type="spell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(</w:t>
      </w:r>
      <w:proofErr w:type="spellStart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couleurs.value</w:t>
      </w:r>
      <w:proofErr w:type="spellEnd"/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eastAsia="fr-CH"/>
        </w:rPr>
        <w:t>);"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&gt;</w:t>
      </w:r>
    </w:p>
    <w:p w14:paraId="4BF6F4F5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 xml:space="preserve">             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"white"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&gt;Blanc&lt;/option&gt;</w:t>
      </w:r>
    </w:p>
    <w:p w14:paraId="5C203A16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"red"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&gt;Rouge&lt;/option&gt;</w:t>
      </w:r>
    </w:p>
    <w:p w14:paraId="5B614B16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"green"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&gt;Vert&lt;/option&gt;</w:t>
      </w:r>
    </w:p>
    <w:p w14:paraId="3E8A76D0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"blue"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&gt;Bleu&lt;/option&gt;</w:t>
      </w:r>
    </w:p>
    <w:p w14:paraId="60FCF203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selected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"yellow"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&gt;Jaune&lt;/option&gt;</w:t>
      </w:r>
    </w:p>
    <w:p w14:paraId="62DD3EDF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"#F0F0F0"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&gt;Gris&lt;/option&gt;</w:t>
      </w:r>
    </w:p>
    <w:p w14:paraId="5CC1CC6C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"#0FABCD"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&gt;Bleu </w:t>
      </w:r>
      <w:proofErr w:type="spellStart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clair</w:t>
      </w:r>
      <w:proofErr w:type="spellEnd"/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&lt;/option&gt;</w:t>
      </w:r>
    </w:p>
    <w:p w14:paraId="11CC3C28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"#FB33BB"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&gt;Violet&lt;/option&gt;</w:t>
      </w:r>
    </w:p>
    <w:p w14:paraId="632C73BD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  &lt;option value=</w:t>
      </w:r>
      <w:r w:rsidRPr="004C4C44">
        <w:rPr>
          <w:rFonts w:ascii="Courier New" w:eastAsia="Times New Roman" w:hAnsi="Courier New" w:cs="Courier New"/>
          <w:color w:val="B0C975"/>
          <w:sz w:val="18"/>
          <w:szCs w:val="18"/>
          <w:lang w:val="en-US" w:eastAsia="fr-CH"/>
        </w:rPr>
        <w:t>"#CDB0DC"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>&gt;Violet Clair&lt;/option&gt;</w:t>
      </w:r>
    </w:p>
    <w:p w14:paraId="3B61161E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  &lt;/select&gt;</w:t>
      </w:r>
    </w:p>
    <w:p w14:paraId="169A4B6D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   &lt;/form&gt;</w:t>
      </w:r>
    </w:p>
    <w:p w14:paraId="384C55DC" w14:textId="77777777" w:rsidR="0029218D" w:rsidRPr="004C4C44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   &lt;/div&gt;</w:t>
      </w:r>
    </w:p>
    <w:p w14:paraId="180D0D0E" w14:textId="297C381C" w:rsidR="0029218D" w:rsidRPr="0029218D" w:rsidRDefault="0029218D" w:rsidP="0029218D">
      <w:pPr>
        <w:shd w:val="clear" w:color="auto" w:fill="18191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</w:pP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val="en-US" w:eastAsia="fr-CH"/>
        </w:rPr>
        <w:t xml:space="preserve">   </w:t>
      </w:r>
      <w:r w:rsidRPr="004C4C44">
        <w:rPr>
          <w:rFonts w:ascii="Courier New" w:eastAsia="Times New Roman" w:hAnsi="Courier New" w:cs="Courier New"/>
          <w:color w:val="FFFFFF"/>
          <w:sz w:val="18"/>
          <w:szCs w:val="18"/>
          <w:lang w:eastAsia="fr-CH"/>
        </w:rPr>
        <w:t>&lt;/body&gt;</w:t>
      </w:r>
    </w:p>
    <w:p w14:paraId="090157D0" w14:textId="5D80CE5B" w:rsidR="00924A8A" w:rsidRDefault="00924A8A" w:rsidP="00924A8A">
      <w:pPr>
        <w:pStyle w:val="Titre3"/>
      </w:pPr>
      <w:bookmarkStart w:id="32" w:name="_Toc84322307"/>
      <w:r>
        <w:t>Ce que j'ai appris</w:t>
      </w:r>
      <w:bookmarkEnd w:id="32"/>
    </w:p>
    <w:p w14:paraId="317951A0" w14:textId="032CC62B" w:rsidR="0029218D" w:rsidRDefault="0029218D" w:rsidP="0029218D">
      <w:r>
        <w:t xml:space="preserve">J'ai appris à utiliser </w:t>
      </w:r>
      <w:proofErr w:type="spellStart"/>
      <w:r>
        <w:t>jQuerry</w:t>
      </w:r>
      <w:proofErr w:type="spellEnd"/>
      <w:r>
        <w:t xml:space="preserve"> sur une page internet.</w:t>
      </w:r>
    </w:p>
    <w:p w14:paraId="67BB168B" w14:textId="5EB4639D" w:rsidR="0029218D" w:rsidRDefault="0029218D" w:rsidP="0029218D">
      <w:r>
        <w:t>Voilà des sites utiles pour se documenter :</w:t>
      </w:r>
    </w:p>
    <w:p w14:paraId="2EBC9F57" w14:textId="77777777" w:rsidR="0029218D" w:rsidRPr="0029218D" w:rsidRDefault="0029218D" w:rsidP="0029218D">
      <w:pPr>
        <w:pStyle w:val="Paragraphedeliste"/>
        <w:numPr>
          <w:ilvl w:val="0"/>
          <w:numId w:val="3"/>
        </w:numPr>
        <w:rPr>
          <w:lang w:val="en-US"/>
        </w:rPr>
      </w:pPr>
      <w:hyperlink r:id="rId19" w:history="1">
        <w:proofErr w:type="spellStart"/>
        <w:r w:rsidRPr="0029218D">
          <w:rPr>
            <w:rStyle w:val="Lienhypertexte"/>
            <w:lang w:val="en-US"/>
          </w:rPr>
          <w:t>Jquery</w:t>
        </w:r>
        <w:proofErr w:type="spellEnd"/>
        <w:r w:rsidRPr="0029218D">
          <w:rPr>
            <w:rStyle w:val="Lienhypertexte"/>
            <w:lang w:val="en-US"/>
          </w:rPr>
          <w:t xml:space="preserve"> Original</w:t>
        </w:r>
      </w:hyperlink>
    </w:p>
    <w:p w14:paraId="1539A8D8" w14:textId="77777777" w:rsidR="0029218D" w:rsidRPr="0029218D" w:rsidRDefault="0029218D" w:rsidP="0029218D">
      <w:pPr>
        <w:pStyle w:val="Paragraphedeliste"/>
        <w:numPr>
          <w:ilvl w:val="0"/>
          <w:numId w:val="3"/>
        </w:numPr>
        <w:rPr>
          <w:lang w:val="en-US"/>
        </w:rPr>
      </w:pPr>
      <w:hyperlink r:id="rId20" w:history="1">
        <w:proofErr w:type="spellStart"/>
        <w:r w:rsidRPr="0029218D">
          <w:rPr>
            <w:rStyle w:val="Lienhypertexte"/>
            <w:lang w:val="en-US"/>
          </w:rPr>
          <w:t>Jquery</w:t>
        </w:r>
        <w:proofErr w:type="spellEnd"/>
        <w:r w:rsidRPr="0029218D">
          <w:rPr>
            <w:rStyle w:val="Lienhypertexte"/>
            <w:lang w:val="en-US"/>
          </w:rPr>
          <w:t xml:space="preserve"> FR</w:t>
        </w:r>
      </w:hyperlink>
    </w:p>
    <w:p w14:paraId="600F30F2" w14:textId="77777777" w:rsidR="0029218D" w:rsidRPr="0029218D" w:rsidRDefault="0029218D" w:rsidP="0029218D">
      <w:pPr>
        <w:pStyle w:val="Paragraphedeliste"/>
        <w:numPr>
          <w:ilvl w:val="0"/>
          <w:numId w:val="3"/>
        </w:numPr>
        <w:rPr>
          <w:lang w:val="en-US"/>
        </w:rPr>
      </w:pPr>
      <w:hyperlink r:id="rId21" w:history="1">
        <w:proofErr w:type="spellStart"/>
        <w:r w:rsidRPr="0029218D">
          <w:rPr>
            <w:rStyle w:val="Lienhypertexte"/>
            <w:lang w:val="en-US"/>
          </w:rPr>
          <w:t>Complément</w:t>
        </w:r>
        <w:proofErr w:type="spellEnd"/>
        <w:r w:rsidRPr="0029218D">
          <w:rPr>
            <w:rStyle w:val="Lienhypertexte"/>
            <w:lang w:val="en-US"/>
          </w:rPr>
          <w:t xml:space="preserve"> </w:t>
        </w:r>
        <w:proofErr w:type="spellStart"/>
        <w:r w:rsidRPr="0029218D">
          <w:rPr>
            <w:rStyle w:val="Lienhypertexte"/>
            <w:lang w:val="en-US"/>
          </w:rPr>
          <w:t>Jquery</w:t>
        </w:r>
        <w:proofErr w:type="spellEnd"/>
      </w:hyperlink>
    </w:p>
    <w:p w14:paraId="41D5A2E2" w14:textId="77777777" w:rsidR="0029218D" w:rsidRPr="0029218D" w:rsidRDefault="0029218D" w:rsidP="0029218D">
      <w:pPr>
        <w:pStyle w:val="Paragraphedeliste"/>
        <w:numPr>
          <w:ilvl w:val="0"/>
          <w:numId w:val="3"/>
        </w:numPr>
        <w:rPr>
          <w:lang w:val="en-US"/>
        </w:rPr>
      </w:pPr>
      <w:hyperlink r:id="rId22" w:history="1">
        <w:proofErr w:type="spellStart"/>
        <w:r w:rsidRPr="0029218D">
          <w:rPr>
            <w:rStyle w:val="Lienhypertexte"/>
            <w:lang w:val="en-US"/>
          </w:rPr>
          <w:t>Api</w:t>
        </w:r>
        <w:proofErr w:type="spellEnd"/>
        <w:r w:rsidRPr="0029218D">
          <w:rPr>
            <w:rStyle w:val="Lienhypertexte"/>
            <w:lang w:val="en-US"/>
          </w:rPr>
          <w:t xml:space="preserve"> </w:t>
        </w:r>
        <w:proofErr w:type="spellStart"/>
        <w:r w:rsidRPr="0029218D">
          <w:rPr>
            <w:rStyle w:val="Lienhypertexte"/>
            <w:lang w:val="en-US"/>
          </w:rPr>
          <w:t>Jquery</w:t>
        </w:r>
        <w:proofErr w:type="spellEnd"/>
      </w:hyperlink>
    </w:p>
    <w:p w14:paraId="3BD69251" w14:textId="77777777" w:rsidR="0029218D" w:rsidRPr="0029218D" w:rsidRDefault="0029218D" w:rsidP="0029218D">
      <w:pPr>
        <w:pStyle w:val="Paragraphedeliste"/>
        <w:numPr>
          <w:ilvl w:val="0"/>
          <w:numId w:val="3"/>
        </w:numPr>
        <w:rPr>
          <w:lang w:val="en-US"/>
        </w:rPr>
      </w:pPr>
      <w:hyperlink r:id="rId23" w:history="1">
        <w:r w:rsidRPr="0029218D">
          <w:rPr>
            <w:rStyle w:val="Lienhypertexte"/>
            <w:lang w:val="en-US"/>
          </w:rPr>
          <w:t xml:space="preserve">W3C </w:t>
        </w:r>
        <w:proofErr w:type="spellStart"/>
        <w:r w:rsidRPr="0029218D">
          <w:rPr>
            <w:rStyle w:val="Lienhypertexte"/>
            <w:lang w:val="en-US"/>
          </w:rPr>
          <w:t>Jquery</w:t>
        </w:r>
        <w:proofErr w:type="spellEnd"/>
      </w:hyperlink>
    </w:p>
    <w:p w14:paraId="495E7133" w14:textId="2DAB3B7C" w:rsidR="0029218D" w:rsidRPr="0029218D" w:rsidRDefault="0029218D" w:rsidP="0029218D">
      <w:pPr>
        <w:pStyle w:val="Paragraphedeliste"/>
        <w:numPr>
          <w:ilvl w:val="0"/>
          <w:numId w:val="3"/>
        </w:numPr>
        <w:rPr>
          <w:lang w:val="en-US"/>
        </w:rPr>
      </w:pPr>
      <w:hyperlink r:id="rId24" w:history="1">
        <w:proofErr w:type="spellStart"/>
        <w:r w:rsidRPr="0029218D">
          <w:rPr>
            <w:rStyle w:val="Lienhypertexte"/>
            <w:lang w:val="en-US"/>
          </w:rPr>
          <w:t>Github</w:t>
        </w:r>
        <w:proofErr w:type="spellEnd"/>
        <w:r w:rsidRPr="0029218D">
          <w:rPr>
            <w:rStyle w:val="Lienhypertexte"/>
            <w:lang w:val="en-US"/>
          </w:rPr>
          <w:t xml:space="preserve"> </w:t>
        </w:r>
        <w:proofErr w:type="spellStart"/>
        <w:r w:rsidRPr="0029218D">
          <w:rPr>
            <w:rStyle w:val="Lienhypertexte"/>
            <w:lang w:val="en-US"/>
          </w:rPr>
          <w:t>Jquery</w:t>
        </w:r>
        <w:proofErr w:type="spellEnd"/>
      </w:hyperlink>
    </w:p>
    <w:p w14:paraId="17060CE9" w14:textId="65BBAA94" w:rsidR="00FF6C81" w:rsidRDefault="00FF6C81" w:rsidP="00FF6C81">
      <w:pPr>
        <w:pStyle w:val="Titre2"/>
      </w:pPr>
      <w:bookmarkStart w:id="33" w:name="_Toc84322308"/>
      <w:r>
        <w:t>Exercices 17 à 20 : web services</w:t>
      </w:r>
      <w:bookmarkEnd w:id="33"/>
    </w:p>
    <w:p w14:paraId="5E2A0CB3" w14:textId="01FB4714" w:rsidR="00FF6C81" w:rsidRDefault="00FF6C81" w:rsidP="00FF6C81">
      <w:pPr>
        <w:pStyle w:val="Titre3"/>
      </w:pPr>
      <w:bookmarkStart w:id="34" w:name="_Toc84322309"/>
      <w:r>
        <w:t>But</w:t>
      </w:r>
      <w:bookmarkEnd w:id="34"/>
    </w:p>
    <w:p w14:paraId="1FE2829D" w14:textId="3A6E3CAC" w:rsidR="0029218D" w:rsidRPr="0029218D" w:rsidRDefault="0029218D" w:rsidP="0029218D">
      <w:r>
        <w:t xml:space="preserve">Comprendre comment aller chercher des informations d'APIs en </w:t>
      </w:r>
      <w:proofErr w:type="spellStart"/>
      <w:r>
        <w:t>Json</w:t>
      </w:r>
      <w:proofErr w:type="spellEnd"/>
      <w:r>
        <w:t xml:space="preserve"> et de les mettre en page sur un site internet.</w:t>
      </w:r>
      <w:r w:rsidR="00234CD2">
        <w:t xml:space="preserve"> On va aussi voir une démo d'une </w:t>
      </w:r>
      <w:proofErr w:type="spellStart"/>
      <w:r w:rsidR="00234CD2">
        <w:t>street</w:t>
      </w:r>
      <w:proofErr w:type="spellEnd"/>
      <w:r w:rsidR="00234CD2">
        <w:t xml:space="preserve"> </w:t>
      </w:r>
      <w:proofErr w:type="spellStart"/>
      <w:r w:rsidR="00234CD2">
        <w:t>map</w:t>
      </w:r>
      <w:proofErr w:type="spellEnd"/>
      <w:r w:rsidR="00234CD2">
        <w:t xml:space="preserve">. </w:t>
      </w:r>
    </w:p>
    <w:p w14:paraId="0E3628DD" w14:textId="1B24D05D" w:rsidR="00FF6C81" w:rsidRDefault="00FF6C81" w:rsidP="00FF6C81">
      <w:pPr>
        <w:pStyle w:val="Titre3"/>
      </w:pPr>
      <w:bookmarkStart w:id="35" w:name="_Toc84322310"/>
      <w:r>
        <w:t>Code à effectuer/changer</w:t>
      </w:r>
      <w:bookmarkEnd w:id="35"/>
    </w:p>
    <w:p w14:paraId="6E5A2EC3" w14:textId="589781A8" w:rsidR="0029218D" w:rsidRPr="0029218D" w:rsidRDefault="0029218D" w:rsidP="0029218D">
      <w:pPr>
        <w:pStyle w:val="Titre4"/>
      </w:pPr>
      <w:r>
        <w:t>Requête à un web service</w:t>
      </w:r>
    </w:p>
    <w:p w14:paraId="1BD395C9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999999"/>
          <w:sz w:val="18"/>
          <w:szCs w:val="18"/>
          <w:lang w:eastAsia="fr-CH"/>
        </w:rPr>
        <w:t>// envoi de la requête</w:t>
      </w:r>
    </w:p>
    <w:p w14:paraId="1F25F692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   </w:t>
      </w:r>
      <w:proofErr w:type="gramStart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$.</w:t>
      </w:r>
      <w:r w:rsidRPr="00192B05">
        <w:rPr>
          <w:rFonts w:ascii="Courier New" w:eastAsia="Times New Roman" w:hAnsi="Courier New" w:cs="Courier New"/>
          <w:color w:val="F08D49"/>
          <w:sz w:val="18"/>
          <w:szCs w:val="18"/>
          <w:lang w:eastAsia="fr-CH"/>
        </w:rPr>
        <w:t>ajax</w:t>
      </w:r>
      <w:proofErr w:type="gramEnd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(url, {</w:t>
      </w:r>
    </w:p>
    <w:p w14:paraId="0E70FB82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     </w:t>
      </w:r>
      <w:proofErr w:type="gramStart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type</w:t>
      </w:r>
      <w:r w:rsidRPr="00192B05">
        <w:rPr>
          <w:rFonts w:ascii="Courier New" w:eastAsia="Times New Roman" w:hAnsi="Courier New" w:cs="Courier New"/>
          <w:color w:val="67CDCC"/>
          <w:sz w:val="18"/>
          <w:szCs w:val="18"/>
          <w:lang w:eastAsia="fr-CH"/>
        </w:rPr>
        <w:t>:</w:t>
      </w:r>
      <w:proofErr w:type="gramEnd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</w:t>
      </w:r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"POST"</w:t>
      </w: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,</w:t>
      </w:r>
    </w:p>
    <w:p w14:paraId="1F6D741C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     </w:t>
      </w:r>
      <w:proofErr w:type="spellStart"/>
      <w:proofErr w:type="gramStart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contentType</w:t>
      </w:r>
      <w:proofErr w:type="spellEnd"/>
      <w:r w:rsidRPr="00192B05">
        <w:rPr>
          <w:rFonts w:ascii="Courier New" w:eastAsia="Times New Roman" w:hAnsi="Courier New" w:cs="Courier New"/>
          <w:color w:val="67CDCC"/>
          <w:sz w:val="18"/>
          <w:szCs w:val="18"/>
          <w:lang w:eastAsia="fr-CH"/>
        </w:rPr>
        <w:t>:</w:t>
      </w:r>
      <w:proofErr w:type="gramEnd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</w:t>
      </w:r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"application/x-www-</w:t>
      </w:r>
      <w:proofErr w:type="spellStart"/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form</w:t>
      </w:r>
      <w:proofErr w:type="spellEnd"/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-</w:t>
      </w:r>
      <w:proofErr w:type="spellStart"/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urlencoded</w:t>
      </w:r>
      <w:proofErr w:type="spellEnd"/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 xml:space="preserve">; </w:t>
      </w:r>
      <w:proofErr w:type="spellStart"/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charset</w:t>
      </w:r>
      <w:proofErr w:type="spellEnd"/>
      <w:r w:rsidRPr="00192B05">
        <w:rPr>
          <w:rFonts w:ascii="Courier New" w:eastAsia="Times New Roman" w:hAnsi="Courier New" w:cs="Courier New"/>
          <w:color w:val="7EC699"/>
          <w:sz w:val="18"/>
          <w:szCs w:val="18"/>
          <w:lang w:eastAsia="fr-CH"/>
        </w:rPr>
        <w:t>=UTF-8"</w:t>
      </w: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,</w:t>
      </w:r>
    </w:p>
    <w:p w14:paraId="450C0D65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     </w:t>
      </w:r>
      <w:proofErr w:type="gramStart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data</w:t>
      </w:r>
      <w:r w:rsidRPr="00192B05">
        <w:rPr>
          <w:rFonts w:ascii="Courier New" w:eastAsia="Times New Roman" w:hAnsi="Courier New" w:cs="Courier New"/>
          <w:color w:val="67CDCC"/>
          <w:sz w:val="18"/>
          <w:szCs w:val="18"/>
          <w:lang w:eastAsia="fr-CH"/>
        </w:rPr>
        <w:t>:</w:t>
      </w:r>
      <w:proofErr w:type="gramEnd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param,</w:t>
      </w:r>
    </w:p>
    <w:p w14:paraId="7A6AB082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     </w:t>
      </w:r>
      <w:proofErr w:type="spellStart"/>
      <w:proofErr w:type="gramStart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success</w:t>
      </w:r>
      <w:proofErr w:type="spellEnd"/>
      <w:r w:rsidRPr="00192B05">
        <w:rPr>
          <w:rFonts w:ascii="Courier New" w:eastAsia="Times New Roman" w:hAnsi="Courier New" w:cs="Courier New"/>
          <w:color w:val="67CDCC"/>
          <w:sz w:val="18"/>
          <w:szCs w:val="18"/>
          <w:lang w:eastAsia="fr-CH"/>
        </w:rPr>
        <w:t>:</w:t>
      </w:r>
      <w:proofErr w:type="gramEnd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</w:t>
      </w:r>
      <w:proofErr w:type="spellStart"/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>successCallback</w:t>
      </w:r>
      <w:proofErr w:type="spellEnd"/>
    </w:p>
    <w:p w14:paraId="6A025CBE" w14:textId="77777777" w:rsidR="0029218D" w:rsidRPr="00192B05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</w:pPr>
      <w:r w:rsidRPr="00192B05">
        <w:rPr>
          <w:rFonts w:ascii="Courier New" w:eastAsia="Times New Roman" w:hAnsi="Courier New" w:cs="Courier New"/>
          <w:color w:val="CCCCCC"/>
          <w:sz w:val="18"/>
          <w:szCs w:val="18"/>
          <w:lang w:eastAsia="fr-CH"/>
        </w:rPr>
        <w:t xml:space="preserve">    });</w:t>
      </w:r>
    </w:p>
    <w:p w14:paraId="68841D51" w14:textId="25CB3045" w:rsidR="0029218D" w:rsidRDefault="0029218D" w:rsidP="0029218D">
      <w:pPr>
        <w:pStyle w:val="Titre4"/>
      </w:pPr>
      <w:r>
        <w:t xml:space="preserve">2 exemples de fonctions </w:t>
      </w:r>
    </w:p>
    <w:p w14:paraId="72BF9355" w14:textId="77777777" w:rsidR="0029218D" w:rsidRDefault="0029218D" w:rsidP="0029218D">
      <w:r>
        <w:t>Celcius2Farenheit</w:t>
      </w:r>
    </w:p>
    <w:p w14:paraId="3A840C03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F08D49"/>
          <w:sz w:val="18"/>
          <w:szCs w:val="18"/>
          <w:lang w:val="en-US" w:eastAsia="fr-CH"/>
        </w:rPr>
        <w:t>celcius2</w:t>
      </w:r>
      <w:proofErr w:type="gramStart"/>
      <w:r w:rsidRPr="009E4988">
        <w:rPr>
          <w:rFonts w:ascii="Inconsolata" w:eastAsia="Times New Roman" w:hAnsi="Inconsolata" w:cs="Courier New"/>
          <w:color w:val="F08D49"/>
          <w:sz w:val="18"/>
          <w:szCs w:val="18"/>
          <w:lang w:val="en-US" w:eastAsia="fr-CH"/>
        </w:rPr>
        <w:t>Fahrenheit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(</w:t>
      </w:r>
      <w:proofErr w:type="spellStart"/>
      <w:proofErr w:type="gram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degres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,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successCallback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) {</w:t>
      </w:r>
    </w:p>
    <w:p w14:paraId="76CD9CF0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</w:t>
      </w:r>
      <w:r w:rsidRPr="009E4988">
        <w:rPr>
          <w:rFonts w:ascii="Inconsolata" w:eastAsia="Times New Roman" w:hAnsi="Inconsolata" w:cs="Courier New"/>
          <w:color w:val="CC99CD"/>
          <w:sz w:val="18"/>
          <w:szCs w:val="18"/>
          <w:lang w:val="en-US" w:eastAsia="fr-CH"/>
        </w:rPr>
        <w:t>let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url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=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"http://mettrauxpa.emf-informatique.ch/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convert_temp_p_xml.php</w:t>
      </w:r>
      <w:proofErr w:type="spellEnd"/>
      <w:proofErr w:type="gram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;</w:t>
      </w:r>
      <w:proofErr w:type="gramEnd"/>
    </w:p>
    <w:p w14:paraId="490A98D3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lastRenderedPageBreak/>
        <w:t xml:space="preserve">    </w:t>
      </w:r>
      <w:r w:rsidRPr="009E4988">
        <w:rPr>
          <w:rFonts w:ascii="Inconsolata" w:eastAsia="Times New Roman" w:hAnsi="Inconsolata" w:cs="Courier New"/>
          <w:color w:val="CC99CD"/>
          <w:sz w:val="18"/>
          <w:szCs w:val="18"/>
          <w:lang w:val="en-US" w:eastAsia="fr-CH"/>
        </w:rPr>
        <w:t>let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param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=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"Temperature="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+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degres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+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"&amp;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FromUnit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=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C&amp;ToUnit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=F</w:t>
      </w:r>
      <w:proofErr w:type="gram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;</w:t>
      </w:r>
      <w:proofErr w:type="gramEnd"/>
    </w:p>
    <w:p w14:paraId="3695B763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</w:p>
    <w:p w14:paraId="28A9178D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</w:t>
      </w:r>
      <w:r w:rsidRPr="009E4988">
        <w:rPr>
          <w:rFonts w:ascii="Inconsolata" w:eastAsia="Times New Roman" w:hAnsi="Inconsolata" w:cs="Courier New"/>
          <w:color w:val="999999"/>
          <w:sz w:val="18"/>
          <w:szCs w:val="18"/>
          <w:lang w:eastAsia="fr-CH"/>
        </w:rPr>
        <w:t>// envoi de la requête</w:t>
      </w:r>
    </w:p>
    <w:p w14:paraId="79F933BE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  </w:t>
      </w:r>
      <w:proofErr w:type="gram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$.</w:t>
      </w:r>
      <w:r w:rsidRPr="009E4988">
        <w:rPr>
          <w:rFonts w:ascii="Inconsolata" w:eastAsia="Times New Roman" w:hAnsi="Inconsolata" w:cs="Courier New"/>
          <w:color w:val="F08D49"/>
          <w:sz w:val="18"/>
          <w:szCs w:val="18"/>
          <w:lang w:eastAsia="fr-CH"/>
        </w:rPr>
        <w:t>ajax</w:t>
      </w:r>
      <w:proofErr w:type="gram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(url, {</w:t>
      </w:r>
    </w:p>
    <w:p w14:paraId="6842F0B7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    </w:t>
      </w:r>
      <w:proofErr w:type="gram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type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eastAsia="fr-CH"/>
        </w:rPr>
        <w:t>:</w:t>
      </w:r>
      <w:proofErr w:type="gram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"POST"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,</w:t>
      </w:r>
    </w:p>
    <w:p w14:paraId="6B197D83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    </w:t>
      </w:r>
      <w:proofErr w:type="spellStart"/>
      <w:proofErr w:type="gram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contentType</w:t>
      </w:r>
      <w:proofErr w:type="spellEnd"/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eastAsia="fr-CH"/>
        </w:rPr>
        <w:t>:</w:t>
      </w:r>
      <w:proofErr w:type="gram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"application/x-www-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form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-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urlencoded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 xml:space="preserve">; 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charset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eastAsia="fr-CH"/>
        </w:rPr>
        <w:t>=UTF-8"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,</w:t>
      </w:r>
    </w:p>
    <w:p w14:paraId="4BF0ED0C" w14:textId="77777777" w:rsidR="0029218D" w:rsidRPr="00FC2B19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    </w:t>
      </w:r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data</w:t>
      </w:r>
      <w:r w:rsidRPr="00FC2B19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:</w:t>
      </w:r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param,</w:t>
      </w:r>
    </w:p>
    <w:p w14:paraId="74C2B2E8" w14:textId="77777777" w:rsidR="0029218D" w:rsidRPr="00FC2B19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  success</w:t>
      </w:r>
      <w:r w:rsidRPr="00FC2B19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:</w:t>
      </w:r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proofErr w:type="spellStart"/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successCallback</w:t>
      </w:r>
      <w:proofErr w:type="spellEnd"/>
    </w:p>
    <w:p w14:paraId="6C566E68" w14:textId="77777777" w:rsidR="0029218D" w:rsidRPr="00FC2B19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});</w:t>
      </w:r>
    </w:p>
    <w:p w14:paraId="4AD67CFF" w14:textId="77777777" w:rsidR="0029218D" w:rsidRPr="00FC2B19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FC2B19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}</w:t>
      </w:r>
    </w:p>
    <w:p w14:paraId="21862E29" w14:textId="77777777" w:rsidR="0029218D" w:rsidRPr="00FC2B19" w:rsidRDefault="0029218D" w:rsidP="0029218D">
      <w:pPr>
        <w:rPr>
          <w:lang w:val="en-US"/>
        </w:rPr>
      </w:pPr>
      <w:r w:rsidRPr="00FC2B19">
        <w:rPr>
          <w:lang w:val="en-US"/>
        </w:rPr>
        <w:t>Farenheit2Celcius</w:t>
      </w:r>
    </w:p>
    <w:p w14:paraId="33A5A779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F08D49"/>
          <w:sz w:val="18"/>
          <w:szCs w:val="18"/>
          <w:lang w:val="en-US" w:eastAsia="fr-CH"/>
        </w:rPr>
        <w:t>fahrenheit2</w:t>
      </w:r>
      <w:proofErr w:type="gramStart"/>
      <w:r w:rsidRPr="009E4988">
        <w:rPr>
          <w:rFonts w:ascii="Inconsolata" w:eastAsia="Times New Roman" w:hAnsi="Inconsolata" w:cs="Courier New"/>
          <w:color w:val="F08D49"/>
          <w:sz w:val="18"/>
          <w:szCs w:val="18"/>
          <w:lang w:val="en-US" w:eastAsia="fr-CH"/>
        </w:rPr>
        <w:t>Celcius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(</w:t>
      </w:r>
      <w:proofErr w:type="spellStart"/>
      <w:proofErr w:type="gram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degres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,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successCallback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) {</w:t>
      </w:r>
    </w:p>
    <w:p w14:paraId="751698DB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</w:t>
      </w:r>
      <w:r w:rsidRPr="009E4988">
        <w:rPr>
          <w:rFonts w:ascii="Inconsolata" w:eastAsia="Times New Roman" w:hAnsi="Inconsolata" w:cs="Courier New"/>
          <w:color w:val="CC99CD"/>
          <w:sz w:val="18"/>
          <w:szCs w:val="18"/>
          <w:lang w:val="en-US" w:eastAsia="fr-CH"/>
        </w:rPr>
        <w:t>let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url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=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"http://mettrauxpa.emf-informatique.ch/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convert_temp_g_json.php</w:t>
      </w:r>
      <w:proofErr w:type="spellEnd"/>
      <w:proofErr w:type="gram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;</w:t>
      </w:r>
      <w:proofErr w:type="gramEnd"/>
    </w:p>
    <w:p w14:paraId="7EF309D5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</w:t>
      </w:r>
      <w:r w:rsidRPr="009E4988">
        <w:rPr>
          <w:rFonts w:ascii="Inconsolata" w:eastAsia="Times New Roman" w:hAnsi="Inconsolata" w:cs="Courier New"/>
          <w:color w:val="CC99CD"/>
          <w:sz w:val="18"/>
          <w:szCs w:val="18"/>
          <w:lang w:val="en-US" w:eastAsia="fr-CH"/>
        </w:rPr>
        <w:t>let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param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=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"Temperature="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+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degres</w:t>
      </w:r>
      <w:proofErr w:type="spell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+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"&amp;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FromUnit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=</w:t>
      </w:r>
      <w:proofErr w:type="spell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F&amp;ToUnit</w:t>
      </w:r>
      <w:proofErr w:type="spellEnd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=C</w:t>
      </w:r>
      <w:proofErr w:type="gramStart"/>
      <w:r w:rsidRPr="009E4988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;</w:t>
      </w:r>
      <w:proofErr w:type="gramEnd"/>
    </w:p>
    <w:p w14:paraId="4CCD2F62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</w:p>
    <w:p w14:paraId="769F97F1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</w:t>
      </w:r>
      <w:r w:rsidRPr="009E4988">
        <w:rPr>
          <w:rFonts w:ascii="Inconsolata" w:eastAsia="Times New Roman" w:hAnsi="Inconsolata" w:cs="Courier New"/>
          <w:color w:val="999999"/>
          <w:sz w:val="18"/>
          <w:szCs w:val="18"/>
          <w:lang w:eastAsia="fr-CH"/>
        </w:rPr>
        <w:t>// envoi de la requête</w:t>
      </w:r>
    </w:p>
    <w:p w14:paraId="6394F47B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  </w:t>
      </w:r>
      <w:proofErr w:type="gram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$.</w:t>
      </w:r>
      <w:r w:rsidRPr="009E4988">
        <w:rPr>
          <w:rFonts w:ascii="Inconsolata" w:eastAsia="Times New Roman" w:hAnsi="Inconsolata" w:cs="Courier New"/>
          <w:color w:val="F08D49"/>
          <w:sz w:val="18"/>
          <w:szCs w:val="18"/>
          <w:lang w:eastAsia="fr-CH"/>
        </w:rPr>
        <w:t>ajax</w:t>
      </w:r>
      <w:proofErr w:type="gramEnd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(url, {</w:t>
      </w:r>
    </w:p>
    <w:p w14:paraId="6473FD4E" w14:textId="77777777" w:rsidR="0029218D" w:rsidRPr="0029218D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    </w:t>
      </w:r>
      <w:r w:rsidRPr="0029218D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type</w:t>
      </w:r>
      <w:r w:rsidRPr="0029218D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:</w:t>
      </w:r>
      <w:r w:rsidRPr="0029218D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r w:rsidRPr="0029218D">
        <w:rPr>
          <w:rFonts w:ascii="Inconsolata" w:eastAsia="Times New Roman" w:hAnsi="Inconsolata" w:cs="Courier New"/>
          <w:color w:val="7EC699"/>
          <w:sz w:val="18"/>
          <w:szCs w:val="18"/>
          <w:lang w:val="en-US" w:eastAsia="fr-CH"/>
        </w:rPr>
        <w:t>"GET"</w:t>
      </w:r>
      <w:r w:rsidRPr="0029218D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,</w:t>
      </w:r>
    </w:p>
    <w:p w14:paraId="50C98562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29218D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  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data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: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param,</w:t>
      </w:r>
    </w:p>
    <w:p w14:paraId="5E0ED798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  success</w:t>
      </w:r>
      <w:r w:rsidRPr="009E4988">
        <w:rPr>
          <w:rFonts w:ascii="Inconsolata" w:eastAsia="Times New Roman" w:hAnsi="Inconsolata" w:cs="Courier New"/>
          <w:color w:val="67CDCC"/>
          <w:sz w:val="18"/>
          <w:szCs w:val="18"/>
          <w:lang w:val="en-US" w:eastAsia="fr-CH"/>
        </w:rPr>
        <w:t>: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</w:t>
      </w:r>
      <w:proofErr w:type="spellStart"/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>successCallback</w:t>
      </w:r>
      <w:proofErr w:type="spellEnd"/>
    </w:p>
    <w:p w14:paraId="7A71B7A2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val="en-US" w:eastAsia="fr-CH"/>
        </w:rPr>
        <w:t xml:space="preserve">    </w:t>
      </w: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>});</w:t>
      </w:r>
    </w:p>
    <w:p w14:paraId="779EC4C0" w14:textId="77777777" w:rsidR="0029218D" w:rsidRPr="009E4988" w:rsidRDefault="0029218D" w:rsidP="0029218D">
      <w:pPr>
        <w:shd w:val="clear" w:color="auto" w:fill="2D2D2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180" w:lineRule="atLeast"/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</w:pPr>
      <w:r w:rsidRPr="009E4988">
        <w:rPr>
          <w:rFonts w:ascii="Inconsolata" w:eastAsia="Times New Roman" w:hAnsi="Inconsolata" w:cs="Courier New"/>
          <w:color w:val="CCCCCC"/>
          <w:sz w:val="18"/>
          <w:szCs w:val="18"/>
          <w:lang w:eastAsia="fr-CH"/>
        </w:rPr>
        <w:t xml:space="preserve">  }</w:t>
      </w:r>
    </w:p>
    <w:p w14:paraId="4ECA6719" w14:textId="77777777" w:rsidR="00FF6C81" w:rsidRPr="00924A8A" w:rsidRDefault="00FF6C81" w:rsidP="00FF6C81">
      <w:pPr>
        <w:pStyle w:val="Titre3"/>
      </w:pPr>
      <w:bookmarkStart w:id="36" w:name="_Toc84322311"/>
      <w:r>
        <w:t>Ce que j'ai appris</w:t>
      </w:r>
      <w:bookmarkEnd w:id="36"/>
    </w:p>
    <w:p w14:paraId="0DD45943" w14:textId="2BFAD378" w:rsidR="00FF6C81" w:rsidRPr="00FF6C81" w:rsidRDefault="00234CD2" w:rsidP="00FF6C81">
      <w:r>
        <w:t>J'ai appris à faire des requêtes à des web services</w:t>
      </w:r>
    </w:p>
    <w:p w14:paraId="4C193914" w14:textId="0DDD0C7E" w:rsidR="003D5147" w:rsidRDefault="003D5147" w:rsidP="003D5147">
      <w:pPr>
        <w:pStyle w:val="Titre1"/>
      </w:pPr>
      <w:bookmarkStart w:id="37" w:name="_Toc84322312"/>
      <w:r>
        <w:t>Analyse</w:t>
      </w:r>
      <w:bookmarkEnd w:id="37"/>
    </w:p>
    <w:p w14:paraId="7435028E" w14:textId="1992C0F8" w:rsidR="00234CD2" w:rsidRDefault="00234CD2" w:rsidP="00234CD2">
      <w:pPr>
        <w:pStyle w:val="Titre2"/>
      </w:pPr>
      <w:bookmarkStart w:id="38" w:name="_Toc84322313"/>
      <w:r>
        <w:t>Use case</w:t>
      </w:r>
      <w:bookmarkEnd w:id="38"/>
    </w:p>
    <w:p w14:paraId="2E019BFF" w14:textId="324EEF0A" w:rsidR="002037A5" w:rsidRPr="002037A5" w:rsidRDefault="00D94385" w:rsidP="002037A5">
      <w:r>
        <w:object w:dxaOrig="9420" w:dyaOrig="6168" w14:anchorId="5BE2B1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453.35pt;height:297.05pt" o:ole="">
            <v:imagedata r:id="rId25" o:title=""/>
          </v:shape>
          <o:OLEObject Type="Embed" ProgID="Visio.Drawing.15" ShapeID="_x0000_i1033" DrawAspect="Content" ObjectID="_1694935167" r:id="rId26"/>
        </w:object>
      </w:r>
    </w:p>
    <w:p w14:paraId="15EE1DBE" w14:textId="27A06569" w:rsidR="00234CD2" w:rsidRDefault="00D94385" w:rsidP="00234CD2">
      <w:pPr>
        <w:pStyle w:val="Titre2"/>
      </w:pPr>
      <w:bookmarkStart w:id="39" w:name="_Toc84322314"/>
      <w:r>
        <w:lastRenderedPageBreak/>
        <w:t>A</w:t>
      </w:r>
      <w:r w:rsidR="00234CD2">
        <w:t>ctivity</w:t>
      </w:r>
      <w:bookmarkEnd w:id="39"/>
    </w:p>
    <w:p w14:paraId="23D0A6A1" w14:textId="62B817B2" w:rsidR="00D94385" w:rsidRPr="00D94385" w:rsidRDefault="00D94385" w:rsidP="00D94385">
      <w:r>
        <w:object w:dxaOrig="10392" w:dyaOrig="7633" w14:anchorId="1C081305">
          <v:shape id="_x0000_i1030" type="#_x0000_t75" style="width:453.35pt;height:332.8pt" o:ole="">
            <v:imagedata r:id="rId27" o:title=""/>
          </v:shape>
          <o:OLEObject Type="Embed" ProgID="Visio.Drawing.15" ShapeID="_x0000_i1030" DrawAspect="Content" ObjectID="_1694935168" r:id="rId28"/>
        </w:object>
      </w:r>
    </w:p>
    <w:p w14:paraId="37CB1986" w14:textId="2F0AA8CE" w:rsidR="00D94385" w:rsidRDefault="00D94385" w:rsidP="00D94385">
      <w:pPr>
        <w:pStyle w:val="Titre2"/>
      </w:pPr>
      <w:bookmarkStart w:id="40" w:name="_Toc84322315"/>
      <w:r>
        <w:t>MVC</w:t>
      </w:r>
      <w:bookmarkEnd w:id="40"/>
    </w:p>
    <w:p w14:paraId="46FABA15" w14:textId="35888CB6" w:rsidR="00D94385" w:rsidRPr="00D94385" w:rsidRDefault="00D94385" w:rsidP="00D94385">
      <w:r>
        <w:object w:dxaOrig="8281" w:dyaOrig="4296" w14:anchorId="13E439C2">
          <v:shape id="_x0000_i1032" type="#_x0000_t75" style="width:413.85pt;height:214.95pt" o:ole="">
            <v:imagedata r:id="rId29" o:title=""/>
          </v:shape>
          <o:OLEObject Type="Embed" ProgID="Visio.Drawing.15" ShapeID="_x0000_i1032" DrawAspect="Content" ObjectID="_1694935169" r:id="rId30"/>
        </w:object>
      </w:r>
    </w:p>
    <w:p w14:paraId="6F9FB969" w14:textId="4DA115B8" w:rsidR="003D5147" w:rsidRDefault="003D5147" w:rsidP="003D5147">
      <w:pPr>
        <w:pStyle w:val="Titre1"/>
      </w:pPr>
      <w:bookmarkStart w:id="41" w:name="_Toc84322316"/>
      <w:r>
        <w:t>Conception</w:t>
      </w:r>
      <w:bookmarkEnd w:id="41"/>
    </w:p>
    <w:p w14:paraId="08659442" w14:textId="30F4E46D" w:rsidR="00234CD2" w:rsidRDefault="00234CD2" w:rsidP="00234CD2">
      <w:r>
        <w:t>Voilà la maquette de mon site internet :</w:t>
      </w:r>
    </w:p>
    <w:p w14:paraId="50E6DB35" w14:textId="57FAEB70" w:rsidR="00234CD2" w:rsidRPr="00234CD2" w:rsidRDefault="002037A5" w:rsidP="00234CD2">
      <w:r>
        <w:object w:dxaOrig="13825" w:dyaOrig="10392" w14:anchorId="46E1069D">
          <v:shape id="_x0000_i1025" type="#_x0000_t75" style="width:330.65pt;height:248pt" o:ole="">
            <v:imagedata r:id="rId31" o:title=""/>
          </v:shape>
          <o:OLEObject Type="Embed" ProgID="Visio.Drawing.15" ShapeID="_x0000_i1025" DrawAspect="Content" ObjectID="_1694935170" r:id="rId32"/>
        </w:object>
      </w:r>
    </w:p>
    <w:p w14:paraId="00FCDE5E" w14:textId="469AE9A8" w:rsidR="003D5147" w:rsidRDefault="003D5147" w:rsidP="003D5147">
      <w:pPr>
        <w:pStyle w:val="Titre1"/>
      </w:pPr>
      <w:bookmarkStart w:id="42" w:name="_Toc84322317"/>
      <w:r>
        <w:t>Implémentation</w:t>
      </w:r>
      <w:bookmarkEnd w:id="42"/>
    </w:p>
    <w:p w14:paraId="4002A427" w14:textId="1D54D032" w:rsidR="00234CD2" w:rsidRDefault="00234CD2" w:rsidP="00234CD2">
      <w:r>
        <w:t>L'implémentation de mon code est faite en modèle MVC.</w:t>
      </w:r>
    </w:p>
    <w:p w14:paraId="59C3E12F" w14:textId="21E42686" w:rsidR="00234CD2" w:rsidRDefault="00234CD2" w:rsidP="00234CD2">
      <w:pPr>
        <w:pStyle w:val="Paragraphedeliste"/>
        <w:numPr>
          <w:ilvl w:val="0"/>
          <w:numId w:val="4"/>
        </w:numPr>
      </w:pPr>
      <w:r>
        <w:t>L</w:t>
      </w:r>
      <w:r w:rsidR="00202749">
        <w:t>es</w:t>
      </w:r>
      <w:r>
        <w:t xml:space="preserve"> </w:t>
      </w:r>
      <w:proofErr w:type="spellStart"/>
      <w:r w:rsidR="00202749">
        <w:t>ihm</w:t>
      </w:r>
      <w:proofErr w:type="spellEnd"/>
      <w:r w:rsidR="00202749">
        <w:t xml:space="preserve"> sont</w:t>
      </w:r>
      <w:r>
        <w:t xml:space="preserve"> les fichiers html qui appellent </w:t>
      </w:r>
      <w:r w:rsidR="00202749">
        <w:t>les méthodes</w:t>
      </w:r>
      <w:r>
        <w:t xml:space="preserve"> du </w:t>
      </w:r>
      <w:proofErr w:type="spellStart"/>
      <w:r w:rsidR="00202749">
        <w:t>controller</w:t>
      </w:r>
      <w:proofErr w:type="spellEnd"/>
      <w:r w:rsidR="00202749">
        <w:t>.</w:t>
      </w:r>
    </w:p>
    <w:p w14:paraId="6614B054" w14:textId="001B90A1" w:rsidR="00202749" w:rsidRDefault="00202749" w:rsidP="00234CD2">
      <w:pPr>
        <w:pStyle w:val="Paragraphedeliste"/>
        <w:numPr>
          <w:ilvl w:val="0"/>
          <w:numId w:val="4"/>
        </w:numPr>
      </w:pPr>
      <w:r>
        <w:t xml:space="preserve">Le </w:t>
      </w:r>
      <w:proofErr w:type="spellStart"/>
      <w:r>
        <w:t>controller</w:t>
      </w:r>
      <w:proofErr w:type="spellEnd"/>
      <w:r>
        <w:t xml:space="preserve"> est une classe javascript contenant tous les écouteurs et peu de choses faites directement dedans.</w:t>
      </w:r>
    </w:p>
    <w:p w14:paraId="3208E017" w14:textId="1DCCEB86" w:rsidR="00202749" w:rsidRDefault="00202749" w:rsidP="00234CD2">
      <w:pPr>
        <w:pStyle w:val="Paragraphedeliste"/>
        <w:numPr>
          <w:ilvl w:val="0"/>
          <w:numId w:val="4"/>
        </w:numPr>
      </w:pPr>
      <w:r>
        <w:t xml:space="preserve">Le </w:t>
      </w:r>
      <w:proofErr w:type="spellStart"/>
      <w:r>
        <w:t>worker</w:t>
      </w:r>
      <w:proofErr w:type="spellEnd"/>
      <w:r>
        <w:t xml:space="preserve"> contient toutes les méthodes devant communiquer avec l'API.</w:t>
      </w:r>
    </w:p>
    <w:p w14:paraId="59743F5B" w14:textId="62EB2599" w:rsidR="00202749" w:rsidRDefault="00202749" w:rsidP="00202749">
      <w:pPr>
        <w:pStyle w:val="Titre2"/>
      </w:pPr>
      <w:bookmarkStart w:id="43" w:name="_Toc84322318"/>
      <w:r>
        <w:t>Code</w:t>
      </w:r>
      <w:bookmarkEnd w:id="43"/>
    </w:p>
    <w:p w14:paraId="2B593236" w14:textId="4950E7AA" w:rsidR="00202749" w:rsidRDefault="00202749" w:rsidP="00202749">
      <w:r>
        <w:t>Voilà une suite de code qui amènera la liste des animes sur la page web.</w:t>
      </w:r>
    </w:p>
    <w:p w14:paraId="3FD4384E" w14:textId="493FB5ED" w:rsidR="00202749" w:rsidRDefault="00202749" w:rsidP="00202749">
      <w:r>
        <w:t xml:space="preserve">Appel du </w:t>
      </w:r>
      <w:proofErr w:type="spellStart"/>
      <w:r>
        <w:t>controller</w:t>
      </w:r>
      <w:proofErr w:type="spellEnd"/>
      <w:r>
        <w:t xml:space="preserve"> depuis la vue.</w:t>
      </w:r>
    </w:p>
    <w:p w14:paraId="07FD233F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808080"/>
          <w:sz w:val="16"/>
          <w:szCs w:val="16"/>
          <w:lang w:val="en-US" w:eastAsia="fr-CH"/>
        </w:rPr>
        <w:t>&lt;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body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onload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initCtrl</w:t>
      </w:r>
      <w:proofErr w:type="spellEnd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(</w:t>
      </w:r>
      <w:proofErr w:type="gramEnd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)"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onscroll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buttonToTop</w:t>
      </w:r>
      <w:proofErr w:type="spellEnd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()"</w:t>
      </w:r>
      <w:r w:rsidRPr="00202749">
        <w:rPr>
          <w:rFonts w:ascii="Consolas" w:eastAsia="Times New Roman" w:hAnsi="Consolas" w:cs="Times New Roman"/>
          <w:color w:val="808080"/>
          <w:sz w:val="16"/>
          <w:szCs w:val="16"/>
          <w:lang w:val="en-US" w:eastAsia="fr-CH"/>
        </w:rPr>
        <w:t>&gt;</w:t>
      </w:r>
    </w:p>
    <w:p w14:paraId="7DC9E649" w14:textId="3CD59DDE" w:rsidR="00202749" w:rsidRPr="00D94385" w:rsidRDefault="00202749" w:rsidP="00202749">
      <w:pPr>
        <w:rPr>
          <w:sz w:val="16"/>
          <w:szCs w:val="16"/>
          <w:lang w:val="en-US"/>
        </w:rPr>
      </w:pPr>
    </w:p>
    <w:p w14:paraId="2928C0C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//initialisation de la page</w:t>
      </w:r>
    </w:p>
    <w:p w14:paraId="1B79537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proofErr w:type="spellStart"/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function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initCtrl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(){</w:t>
      </w:r>
    </w:p>
    <w:p w14:paraId="1882B6C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C586C0"/>
          <w:sz w:val="16"/>
          <w:szCs w:val="16"/>
          <w:lang w:eastAsia="fr-CH"/>
        </w:rPr>
        <w:t>if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getElementById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"chercher"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hasAttribute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"disabled"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)) {</w:t>
      </w:r>
    </w:p>
    <w:p w14:paraId="69AB720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"chercher"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removeAttribute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"disabled"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);</w:t>
      </w:r>
    </w:p>
    <w:p w14:paraId="71430A3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}</w:t>
      </w:r>
    </w:p>
    <w:p w14:paraId="33EB508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scrollUp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);</w:t>
      </w:r>
    </w:p>
    <w:p w14:paraId="657DD4D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buttonToTop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);</w:t>
      </w:r>
    </w:p>
    <w:p w14:paraId="275A141E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let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=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getElementById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</w:t>
      </w:r>
      <w:proofErr w:type="spellStart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nbPage</w:t>
      </w:r>
      <w:proofErr w:type="spellEnd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).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innerText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;</w:t>
      </w:r>
    </w:p>
    <w:p w14:paraId="45C29399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== 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val="en-US" w:eastAsia="fr-CH"/>
        </w:rPr>
        <w:t>1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 {</w:t>
      </w:r>
    </w:p>
    <w:p w14:paraId="54A5201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"prev"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4FC1FF"/>
          <w:sz w:val="16"/>
          <w:szCs w:val="16"/>
          <w:lang w:val="en-US" w:eastAsia="fr-CH"/>
        </w:rPr>
        <w:t>style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visibility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"hidden"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</w:t>
      </w:r>
    </w:p>
    <w:p w14:paraId="5DCDAF9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36D6BA8E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"prev"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4FC1FF"/>
          <w:sz w:val="16"/>
          <w:szCs w:val="16"/>
          <w:lang w:val="en-US" w:eastAsia="fr-CH"/>
        </w:rPr>
        <w:t>style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visibility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"visible"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</w:t>
      </w:r>
    </w:p>
    <w:p w14:paraId="66BFACF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}</w:t>
      </w:r>
    </w:p>
    <w:p w14:paraId="625BF96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traiterAnimes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proofErr w:type="gramEnd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, 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afficherAnimes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</w:t>
      </w:r>
    </w:p>
    <w:p w14:paraId="7D7B53D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}</w:t>
      </w:r>
    </w:p>
    <w:p w14:paraId="6A163400" w14:textId="13B0E9FA" w:rsidR="00202749" w:rsidRPr="00202749" w:rsidRDefault="00202749" w:rsidP="00202749">
      <w:r w:rsidRPr="00202749">
        <w:lastRenderedPageBreak/>
        <w:t>Traitement d</w:t>
      </w:r>
      <w:r>
        <w:t xml:space="preserve">es animes depuis le </w:t>
      </w:r>
      <w:proofErr w:type="spellStart"/>
      <w:r>
        <w:t>worker</w:t>
      </w:r>
      <w:proofErr w:type="spellEnd"/>
    </w:p>
    <w:p w14:paraId="78B05FC9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//permet de traiter la liste des animes données par rapport à une recherche ou à un triage spécifique.</w:t>
      </w:r>
    </w:p>
    <w:p w14:paraId="2157AD5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proofErr w:type="spellStart"/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function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traiterAnimes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,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callback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){</w:t>
      </w:r>
    </w:p>
    <w:p w14:paraId="3BA0A35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let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=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;</w:t>
      </w:r>
    </w:p>
    <w:p w14:paraId="1CA61852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let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lien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=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;</w:t>
      </w:r>
    </w:p>
    <w:p w14:paraId="2AFFB69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let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nbAnimes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;</w:t>
      </w:r>
    </w:p>
    <w:p w14:paraId="2F0D810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page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--;</w:t>
      </w:r>
    </w:p>
    <w:p w14:paraId="341C854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//si la barre de recherche n'est pas vide, on va changer le lien.</w:t>
      </w:r>
    </w:p>
    <w:p w14:paraId="4532899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</w:t>
      </w:r>
      <w:proofErr w:type="spellStart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chercher</w:t>
      </w:r>
      <w:proofErr w:type="spellEnd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value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 {</w:t>
      </w:r>
    </w:p>
    <w:p w14:paraId="3ED4CBD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"sort"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setAttribute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"disabled"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,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"disabled"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);</w:t>
      </w:r>
    </w:p>
    <w:p w14:paraId="049D6947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"https://kitsu.io/api/edge/anime?page[offset]="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*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val="en-US" w:eastAsia="fr-CH"/>
        </w:rPr>
        <w:t>20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"&amp;filter[text]="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"chercher"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value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"&amp;page[limit]=20"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</w:t>
      </w:r>
    </w:p>
    <w:p w14:paraId="25DC7EA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</w:p>
    <w:p w14:paraId="16F4309A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30F94C8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"sort"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hasAttribute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"disabled"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)) {</w:t>
      </w:r>
    </w:p>
    <w:p w14:paraId="66FA976F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"sort"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removeAttribute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"disabled"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);</w:t>
      </w:r>
    </w:p>
    <w:p w14:paraId="369071D7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}</w:t>
      </w:r>
    </w:p>
    <w:p w14:paraId="5E6C09E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"https://kitsu.io/api/edge/anime?sort="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getElementById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"sort"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value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"&amp;page[offset]="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*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val="en-US" w:eastAsia="fr-CH"/>
        </w:rPr>
        <w:t>20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"&amp;page[limit]=20</w:t>
      </w:r>
      <w:proofErr w:type="gramStart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</w:t>
      </w:r>
      <w:proofErr w:type="gramEnd"/>
    </w:p>
    <w:p w14:paraId="71C43FE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}</w:t>
      </w:r>
    </w:p>
    <w:p w14:paraId="10D5479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//récupération des animes et création de la liste</w:t>
      </w:r>
    </w:p>
    <w:p w14:paraId="6128DD59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</w:t>
      </w:r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$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getJSON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,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,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function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77C0899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</w:p>
    <w:p w14:paraId="306AE25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nbAnimes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=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meta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count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;</w:t>
      </w:r>
    </w:p>
    <w:p w14:paraId="0F79C28E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console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log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nbAnimes</w:t>
      </w:r>
      <w:proofErr w:type="spellEnd"/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);</w:t>
      </w:r>
      <w:proofErr w:type="gramEnd"/>
    </w:p>
    <w:p w14:paraId="4D2975B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C586C0"/>
          <w:sz w:val="16"/>
          <w:szCs w:val="16"/>
          <w:lang w:eastAsia="fr-CH"/>
        </w:rPr>
        <w:t>if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((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page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+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eastAsia="fr-CH"/>
        </w:rPr>
        <w:t>1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 ==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Math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ceil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nbAnimes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/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eastAsia="fr-CH"/>
        </w:rPr>
        <w:t>20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)) {</w:t>
      </w:r>
    </w:p>
    <w:p w14:paraId="4A969752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hideNext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true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);</w:t>
      </w:r>
      <w:proofErr w:type="gramEnd"/>
    </w:p>
    <w:p w14:paraId="0E37FF75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154FD6BE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val="en-US" w:eastAsia="fr-CH"/>
        </w:rPr>
        <w:t>hideNext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false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);</w:t>
      </w:r>
      <w:proofErr w:type="gramEnd"/>
    </w:p>
    <w:p w14:paraId="32EDE315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}</w:t>
      </w:r>
    </w:p>
    <w:p w14:paraId="6B2D6EF9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</w:p>
    <w:p w14:paraId="4907383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meta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count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&gt; 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val="en-US" w:eastAsia="fr-CH"/>
        </w:rPr>
        <w:t>20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 {</w:t>
      </w:r>
    </w:p>
    <w:p w14:paraId="3503CC2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nbAnimes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proofErr w:type="gramStart"/>
      <w:r w:rsidRPr="00202749">
        <w:rPr>
          <w:rFonts w:ascii="Consolas" w:eastAsia="Times New Roman" w:hAnsi="Consolas" w:cs="Times New Roman"/>
          <w:color w:val="B5CEA8"/>
          <w:sz w:val="16"/>
          <w:szCs w:val="16"/>
          <w:lang w:val="en-US" w:eastAsia="fr-CH"/>
        </w:rPr>
        <w:t>20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</w:t>
      </w:r>
      <w:proofErr w:type="gramEnd"/>
    </w:p>
    <w:p w14:paraId="6DBCB768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7BD5018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nbanimes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meta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count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</w:t>
      </w:r>
    </w:p>
    <w:p w14:paraId="35A93FF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}</w:t>
      </w:r>
    </w:p>
    <w:p w14:paraId="3906993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for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let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= </w:t>
      </w:r>
      <w:r w:rsidRPr="00202749">
        <w:rPr>
          <w:rFonts w:ascii="Consolas" w:eastAsia="Times New Roman" w:hAnsi="Consolas" w:cs="Times New Roman"/>
          <w:color w:val="B5CEA8"/>
          <w:sz w:val="16"/>
          <w:szCs w:val="16"/>
          <w:lang w:val="en-US" w:eastAsia="fr-CH"/>
        </w:rPr>
        <w:t>0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&lt; 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nbAnimes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;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++) {</w:t>
      </w:r>
    </w:p>
    <w:p w14:paraId="4D30308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</w:t>
      </w: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//on vérifie si l'anime a un </w:t>
      </w:r>
      <w:proofErr w:type="spellStart"/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rank</w:t>
      </w:r>
      <w:proofErr w:type="spellEnd"/>
    </w:p>
    <w:p w14:paraId="4CC1FC8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ratingRank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null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49010F25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</w:t>
      </w: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//on vérifie si l'anime a une image de poster</w:t>
      </w:r>
    </w:p>
    <w:p w14:paraId="48AEEB5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null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 {</w:t>
      </w:r>
    </w:p>
    <w:p w14:paraId="798632FA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//on vérifie si l'anime a un titre en anglais</w:t>
      </w:r>
    </w:p>
    <w:p w14:paraId="2C5E95A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439F489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tiny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averageRating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 &lt;/a&gt;&lt;/ul&gt;"</w:t>
      </w:r>
    </w:p>
    <w:p w14:paraId="50B0691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lastRenderedPageBreak/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1ABBDBCA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tiny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averageRating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 &lt;/a&gt;&lt;/ul&gt;"</w:t>
      </w:r>
    </w:p>
    <w:p w14:paraId="33EB9EB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71348D2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tiny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averageRating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 &lt;/a&gt;&lt;/ul&gt;"</w:t>
      </w:r>
    </w:p>
    <w:p w14:paraId="0817CD4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}</w:t>
      </w:r>
    </w:p>
    <w:p w14:paraId="142A50E5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366E1498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3818D5E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src='images/pasDimage.png'&gt;&lt;a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averageRating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 &lt;/a&gt;&lt;/ul&gt;"</w:t>
      </w:r>
    </w:p>
    <w:p w14:paraId="2BD39C3F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701DEAB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src='images/pasDimage.png'&gt;&lt;a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averageRating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 &lt;/a&gt;&lt;/ul&gt;"</w:t>
      </w:r>
    </w:p>
    <w:p w14:paraId="46C323EF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4746688E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src='images/pasDimage.png'&gt;&lt;a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averageRating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 &lt;/a&gt;&lt;/ul&gt;"</w:t>
      </w:r>
    </w:p>
    <w:p w14:paraId="7325FC87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} </w:t>
      </w:r>
    </w:p>
    <w:p w14:paraId="1355CB4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}</w:t>
      </w:r>
    </w:p>
    <w:p w14:paraId="5D64C6A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</w:p>
    <w:p w14:paraId="7E25B64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</w:t>
      </w:r>
    </w:p>
    <w:p w14:paraId="07CFACA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4520105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</w:p>
    <w:p w14:paraId="7A1F828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null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 {</w:t>
      </w:r>
    </w:p>
    <w:p w14:paraId="25DEE28A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72A580DA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tiny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N/A &lt;/a&gt;&lt;/ul&gt;"</w:t>
      </w:r>
    </w:p>
    <w:p w14:paraId="524D184A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72A9BAB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tiny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N/A &lt;/a&gt;&lt;/ul&gt;"</w:t>
      </w:r>
    </w:p>
    <w:p w14:paraId="746C73D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7FA4E108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posterImage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tiny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N/A &lt;/a&gt;&lt;/ul&gt;"</w:t>
      </w:r>
    </w:p>
    <w:p w14:paraId="7359FFB1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} </w:t>
      </w:r>
    </w:p>
    <w:p w14:paraId="5EB31904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}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{</w:t>
      </w:r>
    </w:p>
    <w:p w14:paraId="17D3A811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2DE34016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lastRenderedPageBreak/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src='images/pasDimage.png'&gt;&lt;a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en_us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N/A &lt;/a&gt;&lt;/ul&gt;"</w:t>
      </w:r>
    </w:p>
    <w:p w14:paraId="021E5068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if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!== </w:t>
      </w:r>
      <w:r w:rsidRPr="00202749">
        <w:rPr>
          <w:rFonts w:ascii="Consolas" w:eastAsia="Times New Roman" w:hAnsi="Consolas" w:cs="Times New Roman"/>
          <w:color w:val="569CD6"/>
          <w:sz w:val="16"/>
          <w:szCs w:val="16"/>
          <w:lang w:val="en-US" w:eastAsia="fr-CH"/>
        </w:rPr>
        <w:t>undefined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){</w:t>
      </w:r>
    </w:p>
    <w:p w14:paraId="5FFF5309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src='images/pasDimage.png'&gt;&lt;a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en_jp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N/A &lt;/a&gt;&lt;/ul&gt;"</w:t>
      </w:r>
    </w:p>
    <w:p w14:paraId="61217562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}</w:t>
      </w:r>
      <w:r w:rsidRPr="00202749">
        <w:rPr>
          <w:rFonts w:ascii="Consolas" w:eastAsia="Times New Roman" w:hAnsi="Consolas" w:cs="Times New Roman"/>
          <w:color w:val="C586C0"/>
          <w:sz w:val="16"/>
          <w:szCs w:val="16"/>
          <w:lang w:val="en-US" w:eastAsia="fr-CH"/>
        </w:rPr>
        <w:t>else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{</w:t>
      </w:r>
    </w:p>
    <w:p w14:paraId="5BA11DC5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   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=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"&lt;ul class='anime'&gt;&lt;img class='animage' src='images/pasDimage.png'&gt;&lt;a class='titre' href='pages/anime.html?id="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id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"'&gt;"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data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[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index</w:t>
      </w:r>
      <w:proofErr w:type="gramStart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].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attributes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titles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.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val="en-US" w:eastAsia="fr-CH"/>
        </w:rPr>
        <w:t>en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+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val="en-US" w:eastAsia="fr-CH"/>
        </w:rPr>
        <w:t>"&lt;/a&gt;&lt;a class='rank'&gt; N/A &lt;/a&gt;&lt;/ul&gt;"</w:t>
      </w:r>
    </w:p>
    <w:p w14:paraId="4F00015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val="en-US" w:eastAsia="fr-CH"/>
        </w:rPr>
        <w:t>                    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} </w:t>
      </w:r>
    </w:p>
    <w:p w14:paraId="4E40E463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    }</w:t>
      </w:r>
    </w:p>
    <w:p w14:paraId="2A868C1F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</w:p>
    <w:p w14:paraId="06BA5928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    </w:t>
      </w:r>
    </w:p>
    <w:p w14:paraId="35FB097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    }</w:t>
      </w:r>
    </w:p>
    <w:p w14:paraId="7AA78521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}</w:t>
      </w:r>
    </w:p>
    <w:p w14:paraId="07AB2DD7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</w:t>
      </w: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//retour de la liste d'animes</w:t>
      </w:r>
    </w:p>
    <w:p w14:paraId="4D0A457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    </w:t>
      </w:r>
      <w:proofErr w:type="gram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callback</w:t>
      </w:r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liste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);</w:t>
      </w:r>
    </w:p>
    <w:p w14:paraId="1E185840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});</w:t>
      </w:r>
    </w:p>
    <w:p w14:paraId="26FE5D8D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}</w:t>
      </w:r>
    </w:p>
    <w:p w14:paraId="44CD3F64" w14:textId="59A0A7C4" w:rsidR="00202749" w:rsidRPr="00202749" w:rsidRDefault="00202749" w:rsidP="00202749">
      <w:r w:rsidRPr="00202749">
        <w:t>Retour de la liste d</w:t>
      </w:r>
      <w:r>
        <w:t>es animes sous forme de string html</w:t>
      </w:r>
    </w:p>
    <w:p w14:paraId="013EF7FC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6A9955"/>
          <w:sz w:val="16"/>
          <w:szCs w:val="16"/>
          <w:lang w:eastAsia="fr-CH"/>
        </w:rPr>
        <w:t>//affiche la liste des animes sur la page</w:t>
      </w:r>
    </w:p>
    <w:p w14:paraId="67BC311F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proofErr w:type="spellStart"/>
      <w:proofErr w:type="gramStart"/>
      <w:r w:rsidRPr="00202749">
        <w:rPr>
          <w:rFonts w:ascii="Consolas" w:eastAsia="Times New Roman" w:hAnsi="Consolas" w:cs="Times New Roman"/>
          <w:color w:val="569CD6"/>
          <w:sz w:val="16"/>
          <w:szCs w:val="16"/>
          <w:lang w:eastAsia="fr-CH"/>
        </w:rPr>
        <w:t>function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</w:t>
      </w:r>
      <w:proofErr w:type="spellStart"/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afficherAnimes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){</w:t>
      </w:r>
    </w:p>
    <w:p w14:paraId="39B56368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   </w:t>
      </w:r>
      <w:proofErr w:type="spellStart"/>
      <w:proofErr w:type="gram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document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.</w:t>
      </w:r>
      <w:r w:rsidRPr="00202749">
        <w:rPr>
          <w:rFonts w:ascii="Consolas" w:eastAsia="Times New Roman" w:hAnsi="Consolas" w:cs="Times New Roman"/>
          <w:color w:val="DCDCAA"/>
          <w:sz w:val="16"/>
          <w:szCs w:val="16"/>
          <w:lang w:eastAsia="fr-CH"/>
        </w:rPr>
        <w:t>getElementById</w:t>
      </w:r>
      <w:proofErr w:type="spellEnd"/>
      <w:proofErr w:type="gram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(</w:t>
      </w:r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</w:t>
      </w:r>
      <w:proofErr w:type="spellStart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list</w:t>
      </w:r>
      <w:proofErr w:type="spellEnd"/>
      <w:r w:rsidRPr="00202749">
        <w:rPr>
          <w:rFonts w:ascii="Consolas" w:eastAsia="Times New Roman" w:hAnsi="Consolas" w:cs="Times New Roman"/>
          <w:color w:val="CE9178"/>
          <w:sz w:val="16"/>
          <w:szCs w:val="16"/>
          <w:lang w:eastAsia="fr-CH"/>
        </w:rPr>
        <w:t>"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).</w:t>
      </w:r>
      <w:proofErr w:type="spellStart"/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innerHTML</w:t>
      </w:r>
      <w:proofErr w:type="spellEnd"/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 = </w:t>
      </w:r>
      <w:r w:rsidRPr="00202749">
        <w:rPr>
          <w:rFonts w:ascii="Consolas" w:eastAsia="Times New Roman" w:hAnsi="Consolas" w:cs="Times New Roman"/>
          <w:color w:val="9CDCFE"/>
          <w:sz w:val="16"/>
          <w:szCs w:val="16"/>
          <w:lang w:eastAsia="fr-CH"/>
        </w:rPr>
        <w:t>animes</w:t>
      </w: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;</w:t>
      </w:r>
    </w:p>
    <w:p w14:paraId="7EB3565B" w14:textId="77777777" w:rsidR="00202749" w:rsidRPr="00202749" w:rsidRDefault="00202749" w:rsidP="00202749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</w:pPr>
      <w:r w:rsidRPr="00202749">
        <w:rPr>
          <w:rFonts w:ascii="Consolas" w:eastAsia="Times New Roman" w:hAnsi="Consolas" w:cs="Times New Roman"/>
          <w:color w:val="D4D4D4"/>
          <w:sz w:val="16"/>
          <w:szCs w:val="16"/>
          <w:lang w:eastAsia="fr-CH"/>
        </w:rPr>
        <w:t>}</w:t>
      </w:r>
    </w:p>
    <w:p w14:paraId="4ADCFE74" w14:textId="53366A94" w:rsidR="00202749" w:rsidRDefault="00202749" w:rsidP="00202749">
      <w:pPr>
        <w:rPr>
          <w:lang w:val="en-US"/>
        </w:rPr>
      </w:pPr>
      <w:proofErr w:type="spellStart"/>
      <w:r>
        <w:rPr>
          <w:lang w:val="en-US"/>
        </w:rPr>
        <w:t>Résultat</w:t>
      </w:r>
      <w:proofErr w:type="spellEnd"/>
      <w:r>
        <w:rPr>
          <w:lang w:val="en-US"/>
        </w:rPr>
        <w:t>.</w:t>
      </w:r>
    </w:p>
    <w:p w14:paraId="24A3E0DC" w14:textId="753E00A3" w:rsidR="00202749" w:rsidRPr="00202749" w:rsidRDefault="00202749" w:rsidP="00202749">
      <w:pPr>
        <w:rPr>
          <w:lang w:val="en-US"/>
        </w:rPr>
      </w:pPr>
      <w:r w:rsidRPr="00202749">
        <w:rPr>
          <w:lang w:val="en-US"/>
        </w:rPr>
        <w:drawing>
          <wp:inline distT="0" distB="0" distL="0" distR="0" wp14:anchorId="66AB6ED7" wp14:editId="38BE15A5">
            <wp:extent cx="5276427" cy="3038947"/>
            <wp:effectExtent l="0" t="0" r="635" b="9525"/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9294" cy="304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8D9B7" w14:textId="4DCB1445" w:rsidR="003D5147" w:rsidRDefault="003D5147" w:rsidP="003D5147">
      <w:pPr>
        <w:pStyle w:val="Titre1"/>
      </w:pPr>
      <w:bookmarkStart w:id="44" w:name="_Toc84322319"/>
      <w:r>
        <w:lastRenderedPageBreak/>
        <w:t>Hébergeme</w:t>
      </w:r>
      <w:r w:rsidR="00BB2BFF">
        <w:t>nt</w:t>
      </w:r>
      <w:bookmarkEnd w:id="44"/>
    </w:p>
    <w:p w14:paraId="52A99AB1" w14:textId="0B79697D" w:rsidR="002037A5" w:rsidRPr="00234CD2" w:rsidRDefault="002037A5" w:rsidP="00234CD2">
      <w:r>
        <w:t xml:space="preserve">Mon site est hébergé sur </w:t>
      </w:r>
      <w:hyperlink r:id="rId34" w:history="1">
        <w:r w:rsidRPr="007367FE">
          <w:rPr>
            <w:rStyle w:val="Lienhypertexte"/>
          </w:rPr>
          <w:t>https://morattelk.emf-informatique.ch/an</w:t>
        </w:r>
        <w:r w:rsidRPr="007367FE">
          <w:rPr>
            <w:rStyle w:val="Lienhypertexte"/>
          </w:rPr>
          <w:t>i</w:t>
        </w:r>
        <w:r w:rsidRPr="007367FE">
          <w:rPr>
            <w:rStyle w:val="Lienhypertexte"/>
          </w:rPr>
          <w:t>must</w:t>
        </w:r>
      </w:hyperlink>
    </w:p>
    <w:p w14:paraId="7BC87C60" w14:textId="307C6D0A" w:rsidR="003D5147" w:rsidRDefault="003D5147" w:rsidP="003D5147">
      <w:pPr>
        <w:pStyle w:val="Titre1"/>
      </w:pPr>
      <w:bookmarkStart w:id="45" w:name="_Toc84322320"/>
      <w:r>
        <w:t>Fonctionnement</w:t>
      </w:r>
      <w:bookmarkEnd w:id="45"/>
    </w:p>
    <w:p w14:paraId="306FDBEB" w14:textId="0BE8A179" w:rsidR="00234CD2" w:rsidRDefault="002037A5" w:rsidP="00234CD2">
      <w:r>
        <w:t>Tout n'est pas encore fonctionnel sur mon site. Donc voilà ce que peut faire mon site :</w:t>
      </w:r>
    </w:p>
    <w:p w14:paraId="76876875" w14:textId="73BD9E21" w:rsidR="002037A5" w:rsidRDefault="002037A5" w:rsidP="002037A5">
      <w:pPr>
        <w:pStyle w:val="Paragraphedeliste"/>
        <w:numPr>
          <w:ilvl w:val="0"/>
          <w:numId w:val="5"/>
        </w:numPr>
      </w:pPr>
      <w:r>
        <w:t>Afficher la liste des animes du mieux noté au moins bien noté</w:t>
      </w:r>
    </w:p>
    <w:p w14:paraId="4C684C94" w14:textId="733E4876" w:rsidR="002037A5" w:rsidRDefault="002037A5" w:rsidP="002037A5">
      <w:pPr>
        <w:pStyle w:val="Paragraphedeliste"/>
        <w:numPr>
          <w:ilvl w:val="0"/>
          <w:numId w:val="5"/>
        </w:numPr>
      </w:pPr>
      <w:r>
        <w:t>Changer le tri</w:t>
      </w:r>
    </w:p>
    <w:p w14:paraId="376ED426" w14:textId="48447926" w:rsidR="002037A5" w:rsidRDefault="002037A5" w:rsidP="002037A5">
      <w:pPr>
        <w:pStyle w:val="Paragraphedeliste"/>
        <w:numPr>
          <w:ilvl w:val="0"/>
          <w:numId w:val="5"/>
        </w:numPr>
      </w:pPr>
      <w:r>
        <w:t>Rechercher un anime par rapport à son nom</w:t>
      </w:r>
    </w:p>
    <w:p w14:paraId="05E88D63" w14:textId="748AB13E" w:rsidR="002037A5" w:rsidRDefault="002037A5" w:rsidP="002037A5">
      <w:pPr>
        <w:pStyle w:val="Paragraphedeliste"/>
        <w:numPr>
          <w:ilvl w:val="0"/>
          <w:numId w:val="5"/>
        </w:numPr>
      </w:pPr>
      <w:r>
        <w:t>Accéder aux informations d'un anime et afficher celle-ci</w:t>
      </w:r>
    </w:p>
    <w:p w14:paraId="07BE8080" w14:textId="41B8A822" w:rsidR="002037A5" w:rsidRDefault="002037A5" w:rsidP="002037A5">
      <w:pPr>
        <w:pStyle w:val="Paragraphedeliste"/>
        <w:numPr>
          <w:ilvl w:val="0"/>
          <w:numId w:val="5"/>
        </w:numPr>
      </w:pPr>
      <w:r>
        <w:t>Jouer un trailer depuis le site</w:t>
      </w:r>
    </w:p>
    <w:p w14:paraId="6F49617F" w14:textId="48CAB377" w:rsidR="002037A5" w:rsidRDefault="002037A5" w:rsidP="002037A5">
      <w:pPr>
        <w:pStyle w:val="Paragraphedeliste"/>
        <w:numPr>
          <w:ilvl w:val="0"/>
          <w:numId w:val="5"/>
        </w:numPr>
      </w:pPr>
      <w:r>
        <w:t>Accéder aux sites de streaming</w:t>
      </w:r>
    </w:p>
    <w:p w14:paraId="2353ADE8" w14:textId="313B93E1" w:rsidR="002037A5" w:rsidRDefault="002037A5" w:rsidP="002037A5">
      <w:r>
        <w:t>Voilà les deux types de pages que vous allez avoir en allant sur on site :</w:t>
      </w:r>
    </w:p>
    <w:p w14:paraId="55A4F355" w14:textId="559E33FF" w:rsidR="002037A5" w:rsidRDefault="002037A5" w:rsidP="002037A5">
      <w:r w:rsidRPr="00202749">
        <w:rPr>
          <w:lang w:val="en-US"/>
        </w:rPr>
        <w:drawing>
          <wp:inline distT="0" distB="0" distL="0" distR="0" wp14:anchorId="5D3AB481" wp14:editId="302B9B8C">
            <wp:extent cx="5276427" cy="3038947"/>
            <wp:effectExtent l="0" t="0" r="635" b="9525"/>
            <wp:docPr id="7" name="Image 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9294" cy="304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D94B4" w14:textId="7287E2E8" w:rsidR="002037A5" w:rsidRDefault="002037A5" w:rsidP="002037A5">
      <w:r w:rsidRPr="002037A5">
        <w:lastRenderedPageBreak/>
        <w:drawing>
          <wp:inline distT="0" distB="0" distL="0" distR="0" wp14:anchorId="3B6449AF" wp14:editId="19989C7B">
            <wp:extent cx="5760720" cy="615442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5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8C814" w14:textId="00F42E3E" w:rsidR="002037A5" w:rsidRDefault="002037A5" w:rsidP="002037A5">
      <w:r>
        <w:t>Ce qui n'as pas encore été implémenté :</w:t>
      </w:r>
    </w:p>
    <w:p w14:paraId="297EA2E4" w14:textId="30670FD7" w:rsidR="002037A5" w:rsidRDefault="002037A5" w:rsidP="002037A5">
      <w:pPr>
        <w:pStyle w:val="Paragraphedeliste"/>
        <w:numPr>
          <w:ilvl w:val="0"/>
          <w:numId w:val="6"/>
        </w:numPr>
      </w:pPr>
      <w:r>
        <w:t xml:space="preserve">Filtrer les </w:t>
      </w:r>
      <w:proofErr w:type="gramStart"/>
      <w:r>
        <w:t>animes</w:t>
      </w:r>
      <w:proofErr w:type="gramEnd"/>
      <w:r>
        <w:t xml:space="preserve"> en fonction de leurs catégories</w:t>
      </w:r>
    </w:p>
    <w:p w14:paraId="1502CE97" w14:textId="0F7045CE" w:rsidR="002037A5" w:rsidRDefault="002037A5" w:rsidP="002037A5">
      <w:pPr>
        <w:pStyle w:val="Paragraphedeliste"/>
        <w:numPr>
          <w:ilvl w:val="0"/>
          <w:numId w:val="6"/>
        </w:numPr>
      </w:pPr>
      <w:proofErr w:type="gramStart"/>
      <w:r>
        <w:t>Faire</w:t>
      </w:r>
      <w:proofErr w:type="gramEnd"/>
      <w:r>
        <w:t xml:space="preserve"> des recherches pas uniquement sur le titre</w:t>
      </w:r>
    </w:p>
    <w:p w14:paraId="657CAF9F" w14:textId="435EDE30" w:rsidR="002037A5" w:rsidRDefault="002037A5" w:rsidP="002037A5">
      <w:pPr>
        <w:pStyle w:val="Paragraphedeliste"/>
        <w:numPr>
          <w:ilvl w:val="0"/>
          <w:numId w:val="6"/>
        </w:numPr>
      </w:pPr>
      <w:r>
        <w:t>Une option de login</w:t>
      </w:r>
    </w:p>
    <w:p w14:paraId="6BAB7AB1" w14:textId="29F71B8A" w:rsidR="002037A5" w:rsidRDefault="002037A5" w:rsidP="002037A5">
      <w:pPr>
        <w:pStyle w:val="Paragraphedeliste"/>
        <w:numPr>
          <w:ilvl w:val="0"/>
          <w:numId w:val="6"/>
        </w:numPr>
      </w:pPr>
      <w:r>
        <w:t>Création d'une liste d'animes personnelle (disponible si connecté)</w:t>
      </w:r>
    </w:p>
    <w:p w14:paraId="3B429314" w14:textId="3CD918CB" w:rsidR="002037A5" w:rsidRPr="00234CD2" w:rsidRDefault="002037A5" w:rsidP="002037A5">
      <w:pPr>
        <w:pStyle w:val="Paragraphedeliste"/>
        <w:numPr>
          <w:ilvl w:val="0"/>
          <w:numId w:val="6"/>
        </w:numPr>
      </w:pPr>
      <w:r>
        <w:t>Liste de mangas</w:t>
      </w:r>
    </w:p>
    <w:p w14:paraId="6D3CA221" w14:textId="7CE044E1" w:rsidR="003D5147" w:rsidRDefault="00FF6C81" w:rsidP="003D5147">
      <w:pPr>
        <w:pStyle w:val="Titre1"/>
      </w:pPr>
      <w:bookmarkStart w:id="46" w:name="_Toc84322321"/>
      <w:r>
        <w:t>Conclusion</w:t>
      </w:r>
      <w:bookmarkEnd w:id="46"/>
    </w:p>
    <w:p w14:paraId="42BF7216" w14:textId="2D7E1E5D" w:rsidR="00234CD2" w:rsidRPr="00234CD2" w:rsidRDefault="00234CD2" w:rsidP="00234CD2">
      <w:r>
        <w:t>J'ai beaucoup aimé ce module et beaucoup aimé travailler sur mon projet. J'ai eu beaucoup d'idées dont certaines que je n'ai pas pu implémenter mais à cause de ça je n'ai pas assez pris le temps de documenter et créer les diagrammes nécessaires.</w:t>
      </w:r>
    </w:p>
    <w:sectPr w:rsidR="00234CD2" w:rsidRPr="00234CD2" w:rsidSect="0048769F">
      <w:headerReference w:type="default" r:id="rId36"/>
      <w:footerReference w:type="default" r:id="rId37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83D51C" w14:textId="77777777" w:rsidR="00ED3BFF" w:rsidRDefault="00ED3BFF" w:rsidP="008C7983">
      <w:pPr>
        <w:spacing w:after="0" w:line="240" w:lineRule="auto"/>
      </w:pPr>
      <w:r>
        <w:separator/>
      </w:r>
    </w:p>
    <w:p w14:paraId="0B938358" w14:textId="77777777" w:rsidR="00ED3BFF" w:rsidRDefault="00ED3BFF"/>
  </w:endnote>
  <w:endnote w:type="continuationSeparator" w:id="0">
    <w:p w14:paraId="06477E85" w14:textId="77777777" w:rsidR="00ED3BFF" w:rsidRDefault="00ED3BFF" w:rsidP="008C7983">
      <w:pPr>
        <w:spacing w:after="0" w:line="240" w:lineRule="auto"/>
      </w:pPr>
      <w:r>
        <w:continuationSeparator/>
      </w:r>
    </w:p>
    <w:p w14:paraId="7FCD7AF8" w14:textId="77777777" w:rsidR="00ED3BFF" w:rsidRDefault="00ED3BF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Inconsolata">
    <w:altName w:val="Inconsolata"/>
    <w:charset w:val="00"/>
    <w:family w:val="auto"/>
    <w:pitch w:val="variable"/>
    <w:sig w:usb0="A00000FF" w:usb1="0000F9EB" w:usb2="0000002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B81F5" w14:textId="77777777" w:rsidR="008F366B" w:rsidRDefault="008F366B" w:rsidP="00682C55">
    <w:pPr>
      <w:pStyle w:val="pieddepageTM"/>
    </w:pPr>
    <w:r>
      <w:t>Table des matières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F9DCE0" w14:textId="77777777" w:rsidR="004646D9" w:rsidRDefault="008821A8" w:rsidP="004646D9">
    <w:pPr>
      <w:pStyle w:val="pieddepageTM"/>
    </w:pPr>
    <w:r>
      <w:rPr>
        <w:noProof/>
        <w:lang w:eastAsia="fr-CH"/>
      </w:rPr>
      <w:drawing>
        <wp:anchor distT="0" distB="0" distL="114300" distR="114300" simplePos="0" relativeHeight="251661312" behindDoc="1" locked="0" layoutInCell="1" allowOverlap="1" wp14:anchorId="3AB50F26" wp14:editId="4F130024">
          <wp:simplePos x="0" y="0"/>
          <wp:positionH relativeFrom="margin">
            <wp:posOffset>1290955</wp:posOffset>
          </wp:positionH>
          <wp:positionV relativeFrom="paragraph">
            <wp:posOffset>-187960</wp:posOffset>
          </wp:positionV>
          <wp:extent cx="1524000" cy="956201"/>
          <wp:effectExtent l="0" t="0" r="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-56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1524000" cy="9562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CH"/>
      </w:rPr>
      <w:drawing>
        <wp:anchor distT="0" distB="0" distL="114300" distR="114300" simplePos="0" relativeHeight="251659264" behindDoc="1" locked="0" layoutInCell="1" allowOverlap="1" wp14:anchorId="26F94F07" wp14:editId="4559933D">
          <wp:simplePos x="0" y="0"/>
          <wp:positionH relativeFrom="margin">
            <wp:posOffset>2900680</wp:posOffset>
          </wp:positionH>
          <wp:positionV relativeFrom="paragraph">
            <wp:posOffset>-187960</wp:posOffset>
          </wp:positionV>
          <wp:extent cx="1524000" cy="955675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-56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4000" cy="955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646D9">
      <w:t>Table des matières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E60D4A" w14:textId="5CAF89A1" w:rsidR="006357C9" w:rsidRPr="00BC1C66" w:rsidRDefault="00ED3BFF" w:rsidP="00BC1C66">
    <w:pPr>
      <w:pStyle w:val="Pieddepage"/>
      <w:tabs>
        <w:tab w:val="clear" w:pos="4536"/>
      </w:tabs>
    </w:pPr>
    <w:sdt>
      <w:sdtPr>
        <w:rPr>
          <w:lang w:val="fr-FR"/>
        </w:rPr>
        <w:id w:val="1203744906"/>
        <w:docPartObj>
          <w:docPartGallery w:val="Page Numbers (Bottom of Page)"/>
          <w:docPartUnique/>
        </w:docPartObj>
      </w:sdtPr>
      <w:sdtEndPr>
        <w:rPr>
          <w:lang w:val="fr-CH"/>
        </w:rPr>
      </w:sdtEndPr>
      <w:sdtContent>
        <w:r w:rsidR="00BC1C66">
          <w:rPr>
            <w:noProof/>
            <w:lang w:eastAsia="fr-CH"/>
          </w:rPr>
          <w:drawing>
            <wp:anchor distT="0" distB="0" distL="114300" distR="114300" simplePos="0" relativeHeight="251668480" behindDoc="1" locked="0" layoutInCell="1" allowOverlap="1" wp14:anchorId="4FD33E25" wp14:editId="7603E9EE">
              <wp:simplePos x="0" y="0"/>
              <wp:positionH relativeFrom="margin">
                <wp:align>center</wp:align>
              </wp:positionH>
              <wp:positionV relativeFrom="paragraph">
                <wp:posOffset>59690</wp:posOffset>
              </wp:positionV>
              <wp:extent cx="638175" cy="638175"/>
              <wp:effectExtent l="0" t="0" r="0" b="0"/>
              <wp:wrapNone/>
              <wp:docPr id="11" name="Image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bow-1831698_960_720.pn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 flipV="1">
                        <a:off x="0" y="0"/>
                        <a:ext cx="638175" cy="63817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="00BC1C66">
          <w:rPr>
            <w:b w:val="0"/>
            <w:bCs/>
            <w:sz w:val="24"/>
            <w:szCs w:val="24"/>
          </w:rPr>
          <w:fldChar w:fldCharType="begin"/>
        </w:r>
        <w:r w:rsidR="00BC1C66">
          <w:rPr>
            <w:bCs/>
          </w:rPr>
          <w:instrText>STYLEREF  txt_NomPrenom  \* MERGEFORMAT</w:instrText>
        </w:r>
        <w:r w:rsidR="00BC1C66">
          <w:rPr>
            <w:b w:val="0"/>
            <w:bCs/>
            <w:sz w:val="24"/>
            <w:szCs w:val="24"/>
          </w:rPr>
          <w:fldChar w:fldCharType="separate"/>
        </w:r>
        <w:r w:rsidR="00307DA6">
          <w:rPr>
            <w:bCs/>
            <w:noProof/>
          </w:rPr>
          <w:t>Kevin Morattel</w:t>
        </w:r>
        <w:r w:rsidR="00BC1C66">
          <w:rPr>
            <w:b w:val="0"/>
            <w:bCs/>
            <w:sz w:val="24"/>
            <w:szCs w:val="24"/>
          </w:rPr>
          <w:fldChar w:fldCharType="end"/>
        </w:r>
        <w:r w:rsidR="00BC1C66">
          <w:rPr>
            <w:lang w:val="fr-FR"/>
          </w:rPr>
          <w:tab/>
          <w:t xml:space="preserve">Page | </w:t>
        </w:r>
        <w:r w:rsidR="00BC1C66">
          <w:fldChar w:fldCharType="begin"/>
        </w:r>
        <w:r w:rsidR="00BC1C66">
          <w:instrText>PAGE   \* MERGEFORMAT</w:instrText>
        </w:r>
        <w:r w:rsidR="00BC1C66">
          <w:fldChar w:fldCharType="separate"/>
        </w:r>
        <w:r w:rsidR="00C67613" w:rsidRPr="00C67613">
          <w:rPr>
            <w:noProof/>
            <w:lang w:val="fr-FR"/>
          </w:rPr>
          <w:t>2</w:t>
        </w:r>
        <w:r w:rsidR="00BC1C66">
          <w:fldChar w:fldCharType="end"/>
        </w:r>
      </w:sdtContent>
    </w:sdt>
    <w:r w:rsidR="0086727C">
      <w:t xml:space="preserve"> sur </w:t>
    </w:r>
    <w:fldSimple w:instr=" SECTIONPAGES   \* MERGEFORMAT ">
      <w:r w:rsidR="00307DA6">
        <w:rPr>
          <w:noProof/>
        </w:rPr>
        <w:t>17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2DA268" w14:textId="77777777" w:rsidR="00ED3BFF" w:rsidRDefault="00ED3BFF" w:rsidP="008C7983">
      <w:pPr>
        <w:spacing w:after="0" w:line="240" w:lineRule="auto"/>
      </w:pPr>
      <w:r>
        <w:separator/>
      </w:r>
    </w:p>
    <w:p w14:paraId="0CBC5683" w14:textId="77777777" w:rsidR="00ED3BFF" w:rsidRDefault="00ED3BFF"/>
  </w:footnote>
  <w:footnote w:type="continuationSeparator" w:id="0">
    <w:p w14:paraId="77F4E2E8" w14:textId="77777777" w:rsidR="00ED3BFF" w:rsidRDefault="00ED3BFF" w:rsidP="008C7983">
      <w:pPr>
        <w:spacing w:after="0" w:line="240" w:lineRule="auto"/>
      </w:pPr>
      <w:r>
        <w:continuationSeparator/>
      </w:r>
    </w:p>
    <w:p w14:paraId="08B1C696" w14:textId="77777777" w:rsidR="00ED3BFF" w:rsidRDefault="00ED3BF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163709" w14:textId="77777777" w:rsidR="002A2A1C" w:rsidRDefault="002A2A1C" w:rsidP="008F366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8CFD34" w14:textId="77777777" w:rsidR="008821A8" w:rsidRDefault="008821A8" w:rsidP="008821A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8A695C" w14:textId="5F05DAF1" w:rsidR="008F366B" w:rsidRDefault="0048769F" w:rsidP="00373617">
    <w:pPr>
      <w:pStyle w:val="En-tte"/>
      <w:tabs>
        <w:tab w:val="clear" w:pos="4536"/>
      </w:tabs>
    </w:pPr>
    <w:r>
      <w:rPr>
        <w:noProof/>
        <w:lang w:eastAsia="fr-CH"/>
      </w:rPr>
      <w:drawing>
        <wp:anchor distT="0" distB="0" distL="114300" distR="114300" simplePos="0" relativeHeight="251667456" behindDoc="1" locked="0" layoutInCell="1" allowOverlap="1" wp14:anchorId="187260E2" wp14:editId="76FB69C8">
          <wp:simplePos x="0" y="0"/>
          <wp:positionH relativeFrom="margin">
            <wp:posOffset>4777105</wp:posOffset>
          </wp:positionH>
          <wp:positionV relativeFrom="paragraph">
            <wp:posOffset>-449580</wp:posOffset>
          </wp:positionV>
          <wp:extent cx="1524000" cy="955675"/>
          <wp:effectExtent l="0" t="0" r="0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-56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1524000" cy="955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CH"/>
      </w:rPr>
      <w:drawing>
        <wp:anchor distT="0" distB="0" distL="114300" distR="114300" simplePos="0" relativeHeight="251665408" behindDoc="1" locked="0" layoutInCell="1" allowOverlap="1" wp14:anchorId="261619E4" wp14:editId="38EBF999">
          <wp:simplePos x="0" y="0"/>
          <wp:positionH relativeFrom="margin">
            <wp:posOffset>-552450</wp:posOffset>
          </wp:positionH>
          <wp:positionV relativeFrom="paragraph">
            <wp:posOffset>-505460</wp:posOffset>
          </wp:positionV>
          <wp:extent cx="1524000" cy="955675"/>
          <wp:effectExtent l="0" t="0" r="0" b="0"/>
          <wp:wrapNone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-56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4000" cy="955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fldSimple w:instr=" STYLEREF  Txt_numeroModule  \* MERGEFORMAT ">
      <w:r w:rsidR="00307DA6">
        <w:rPr>
          <w:noProof/>
        </w:rPr>
        <w:t>307</w:t>
      </w:r>
    </w:fldSimple>
    <w:r w:rsidR="001D1E47">
      <w:rPr>
        <w:noProof/>
      </w:rPr>
      <w:t xml:space="preserve"> - </w:t>
    </w:r>
    <w:fldSimple w:instr=" STYLEREF  Txt_NomDuModule \* MERGEFORMAT ">
      <w:r w:rsidR="00307DA6">
        <w:rPr>
          <w:noProof/>
        </w:rPr>
        <w:t>Réaliser des pages Web interactives</w:t>
      </w:r>
    </w:fldSimple>
  </w:p>
  <w:p w14:paraId="49F8C4F7" w14:textId="77777777" w:rsidR="006357C9" w:rsidRDefault="006357C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141AE6"/>
    <w:multiLevelType w:val="multilevel"/>
    <w:tmpl w:val="100C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11940D8A"/>
    <w:multiLevelType w:val="hybridMultilevel"/>
    <w:tmpl w:val="43D80F44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43050A"/>
    <w:multiLevelType w:val="hybridMultilevel"/>
    <w:tmpl w:val="004CB5E6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9E4F40"/>
    <w:multiLevelType w:val="hybridMultilevel"/>
    <w:tmpl w:val="27625C82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471A88"/>
    <w:multiLevelType w:val="hybridMultilevel"/>
    <w:tmpl w:val="311A4358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9793605"/>
    <w:multiLevelType w:val="hybridMultilevel"/>
    <w:tmpl w:val="4C9ED622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proofState w:spelling="clean" w:grammar="clean"/>
  <w:attachedTemplate r:id="rId1"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F18"/>
    <w:rsid w:val="00024D09"/>
    <w:rsid w:val="000273D7"/>
    <w:rsid w:val="000538BD"/>
    <w:rsid w:val="00082D74"/>
    <w:rsid w:val="000B7DB0"/>
    <w:rsid w:val="001B0532"/>
    <w:rsid w:val="001D1E47"/>
    <w:rsid w:val="0020156A"/>
    <w:rsid w:val="00202749"/>
    <w:rsid w:val="002037A5"/>
    <w:rsid w:val="00234CD2"/>
    <w:rsid w:val="00257330"/>
    <w:rsid w:val="0029218D"/>
    <w:rsid w:val="002A2A1C"/>
    <w:rsid w:val="002A3886"/>
    <w:rsid w:val="002C6EAC"/>
    <w:rsid w:val="002E4878"/>
    <w:rsid w:val="002F3FDD"/>
    <w:rsid w:val="002F4FA3"/>
    <w:rsid w:val="00307DA6"/>
    <w:rsid w:val="00322C6B"/>
    <w:rsid w:val="00352FB9"/>
    <w:rsid w:val="00366200"/>
    <w:rsid w:val="003724C2"/>
    <w:rsid w:val="00373617"/>
    <w:rsid w:val="003C2E6E"/>
    <w:rsid w:val="003D5147"/>
    <w:rsid w:val="003F161F"/>
    <w:rsid w:val="0042267F"/>
    <w:rsid w:val="0043544F"/>
    <w:rsid w:val="004646D9"/>
    <w:rsid w:val="0048769F"/>
    <w:rsid w:val="00571DD9"/>
    <w:rsid w:val="005B2A30"/>
    <w:rsid w:val="005C072A"/>
    <w:rsid w:val="005D2EE7"/>
    <w:rsid w:val="00607F18"/>
    <w:rsid w:val="006357C9"/>
    <w:rsid w:val="00682416"/>
    <w:rsid w:val="00682C55"/>
    <w:rsid w:val="00696B0A"/>
    <w:rsid w:val="00730F91"/>
    <w:rsid w:val="00741510"/>
    <w:rsid w:val="007A175E"/>
    <w:rsid w:val="007A1989"/>
    <w:rsid w:val="007B059C"/>
    <w:rsid w:val="007D5D30"/>
    <w:rsid w:val="0086727C"/>
    <w:rsid w:val="0087389C"/>
    <w:rsid w:val="008821A8"/>
    <w:rsid w:val="008C7983"/>
    <w:rsid w:val="008F366B"/>
    <w:rsid w:val="00924A8A"/>
    <w:rsid w:val="009C2133"/>
    <w:rsid w:val="00A37FD1"/>
    <w:rsid w:val="00AA6DB0"/>
    <w:rsid w:val="00AB097E"/>
    <w:rsid w:val="00B131E2"/>
    <w:rsid w:val="00B403F7"/>
    <w:rsid w:val="00B97974"/>
    <w:rsid w:val="00BB2BFF"/>
    <w:rsid w:val="00BC1C66"/>
    <w:rsid w:val="00BE453A"/>
    <w:rsid w:val="00C219CD"/>
    <w:rsid w:val="00C50B6B"/>
    <w:rsid w:val="00C67613"/>
    <w:rsid w:val="00C82ECE"/>
    <w:rsid w:val="00C938D1"/>
    <w:rsid w:val="00C95C9D"/>
    <w:rsid w:val="00CA085D"/>
    <w:rsid w:val="00CF1636"/>
    <w:rsid w:val="00D76C5D"/>
    <w:rsid w:val="00D92B39"/>
    <w:rsid w:val="00D94385"/>
    <w:rsid w:val="00DA5351"/>
    <w:rsid w:val="00E26C86"/>
    <w:rsid w:val="00E835EC"/>
    <w:rsid w:val="00ED3BFF"/>
    <w:rsid w:val="00EE0D8D"/>
    <w:rsid w:val="00F0749B"/>
    <w:rsid w:val="00F1184C"/>
    <w:rsid w:val="00F135F9"/>
    <w:rsid w:val="00F20B2D"/>
    <w:rsid w:val="00F32339"/>
    <w:rsid w:val="00F57F8E"/>
    <w:rsid w:val="00FB1529"/>
    <w:rsid w:val="00FF6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60FE60"/>
  <w15:chartTrackingRefBased/>
  <w15:docId w15:val="{74994D29-7BFF-48EF-8143-0FAED26D4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C7983"/>
  </w:style>
  <w:style w:type="paragraph" w:styleId="Titre1">
    <w:name w:val="heading 1"/>
    <w:basedOn w:val="Normal"/>
    <w:next w:val="Normal"/>
    <w:link w:val="Titre1Car"/>
    <w:uiPriority w:val="9"/>
    <w:qFormat/>
    <w:rsid w:val="00F1184C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b/>
      <w:color w:val="000000" w:themeColor="text1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A2A1C"/>
    <w:pPr>
      <w:keepNext/>
      <w:keepLines/>
      <w:numPr>
        <w:ilvl w:val="1"/>
        <w:numId w:val="1"/>
      </w:numPr>
      <w:spacing w:before="40" w:after="0"/>
      <w:outlineLvl w:val="1"/>
    </w:pPr>
    <w:rPr>
      <w:rFonts w:eastAsiaTheme="majorEastAsia" w:cstheme="majorBidi"/>
      <w:b/>
      <w:color w:val="404040" w:themeColor="text1" w:themeTint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A2A1C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b/>
      <w:color w:val="767171" w:themeColor="background2" w:themeShade="80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2A2A1C"/>
    <w:pPr>
      <w:keepNext/>
      <w:keepLines/>
      <w:numPr>
        <w:ilvl w:val="3"/>
        <w:numId w:val="1"/>
      </w:numPr>
      <w:spacing w:before="40" w:after="0"/>
      <w:outlineLvl w:val="3"/>
    </w:pPr>
    <w:rPr>
      <w:rFonts w:eastAsiaTheme="majorEastAsia" w:cstheme="majorBidi"/>
      <w:b/>
      <w:iCs/>
      <w:color w:val="AEAAAA" w:themeColor="background2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A37FD1"/>
    <w:pPr>
      <w:keepNext/>
      <w:keepLines/>
      <w:numPr>
        <w:ilvl w:val="4"/>
        <w:numId w:val="1"/>
      </w:numPr>
      <w:spacing w:before="40" w:after="0"/>
      <w:outlineLvl w:val="4"/>
    </w:pPr>
    <w:rPr>
      <w:rFonts w:eastAsiaTheme="majorEastAsia" w:cstheme="majorBidi"/>
      <w:b/>
      <w:color w:val="BFBFBF" w:themeColor="background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1184C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1184C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1184C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1184C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B097E"/>
    <w:pPr>
      <w:pBdr>
        <w:bottom w:val="single" w:sz="4" w:space="12" w:color="auto"/>
      </w:pBdr>
      <w:tabs>
        <w:tab w:val="center" w:pos="4536"/>
        <w:tab w:val="right" w:pos="9072"/>
      </w:tabs>
      <w:spacing w:after="0" w:line="240" w:lineRule="auto"/>
      <w:jc w:val="center"/>
    </w:pPr>
    <w:rPr>
      <w:b/>
      <w:sz w:val="24"/>
    </w:rPr>
  </w:style>
  <w:style w:type="character" w:customStyle="1" w:styleId="En-tteCar">
    <w:name w:val="En-tête Car"/>
    <w:basedOn w:val="Policepardfaut"/>
    <w:link w:val="En-tte"/>
    <w:uiPriority w:val="99"/>
    <w:rsid w:val="00AB097E"/>
    <w:rPr>
      <w:b/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682C55"/>
    <w:pPr>
      <w:pBdr>
        <w:top w:val="single" w:sz="4" w:space="12" w:color="auto"/>
      </w:pBdr>
      <w:tabs>
        <w:tab w:val="center" w:pos="4536"/>
        <w:tab w:val="right" w:pos="9072"/>
      </w:tabs>
      <w:spacing w:after="0" w:line="240" w:lineRule="auto"/>
    </w:pPr>
    <w:rPr>
      <w:b/>
    </w:rPr>
  </w:style>
  <w:style w:type="character" w:customStyle="1" w:styleId="PieddepageCar">
    <w:name w:val="Pied de page Car"/>
    <w:basedOn w:val="Policepardfaut"/>
    <w:link w:val="Pieddepage"/>
    <w:uiPriority w:val="99"/>
    <w:rsid w:val="00682C55"/>
    <w:rPr>
      <w:b/>
    </w:rPr>
  </w:style>
  <w:style w:type="character" w:customStyle="1" w:styleId="Titre1Car">
    <w:name w:val="Titre 1 Car"/>
    <w:basedOn w:val="Policepardfaut"/>
    <w:link w:val="Titre1"/>
    <w:uiPriority w:val="9"/>
    <w:rsid w:val="00F1184C"/>
    <w:rPr>
      <w:rFonts w:eastAsiaTheme="majorEastAsia" w:cstheme="majorBidi"/>
      <w:b/>
      <w:color w:val="000000" w:themeColor="text1"/>
      <w:sz w:val="32"/>
      <w:szCs w:val="32"/>
    </w:rPr>
  </w:style>
  <w:style w:type="paragraph" w:customStyle="1" w:styleId="TxtNomDuModule">
    <w:name w:val="Txt_NomDuModule"/>
    <w:basedOn w:val="TxtnumeroModule"/>
    <w:qFormat/>
    <w:rsid w:val="00373617"/>
    <w:pPr>
      <w:spacing w:before="0"/>
    </w:pPr>
  </w:style>
  <w:style w:type="paragraph" w:customStyle="1" w:styleId="Txtencadr">
    <w:name w:val="Txt_encadré"/>
    <w:basedOn w:val="Normal"/>
    <w:rsid w:val="0025733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480"/>
      <w:jc w:val="center"/>
    </w:pPr>
    <w:rPr>
      <w:b/>
      <w:sz w:val="50"/>
    </w:rPr>
  </w:style>
  <w:style w:type="paragraph" w:customStyle="1" w:styleId="Txtversion">
    <w:name w:val="Txt_version"/>
    <w:basedOn w:val="Normal"/>
    <w:qFormat/>
    <w:rsid w:val="003724C2"/>
    <w:pPr>
      <w:spacing w:after="720"/>
      <w:jc w:val="center"/>
    </w:pPr>
    <w:rPr>
      <w:sz w:val="30"/>
    </w:rPr>
  </w:style>
  <w:style w:type="paragraph" w:customStyle="1" w:styleId="TxtNomPrenom">
    <w:name w:val="Txt_NomPrenom"/>
    <w:basedOn w:val="Normal"/>
    <w:qFormat/>
    <w:rsid w:val="00373617"/>
    <w:pPr>
      <w:spacing w:after="480"/>
      <w:ind w:left="3402" w:right="3402"/>
      <w:jc w:val="center"/>
    </w:pPr>
    <w:rPr>
      <w:b/>
      <w:sz w:val="40"/>
    </w:rPr>
  </w:style>
  <w:style w:type="paragraph" w:customStyle="1" w:styleId="TxtdureeDuModule">
    <w:name w:val="Txt_dureeDuModule"/>
    <w:basedOn w:val="Normal"/>
    <w:qFormat/>
    <w:rsid w:val="003724C2"/>
    <w:pPr>
      <w:jc w:val="center"/>
    </w:pPr>
    <w:rPr>
      <w:sz w:val="28"/>
    </w:rPr>
  </w:style>
  <w:style w:type="paragraph" w:customStyle="1" w:styleId="StyleTxtNomPrenomGauche6cmDroite6cm">
    <w:name w:val="Style Txt_NomPrenom + Gauche :  6 cm Droite :  6 cm"/>
    <w:basedOn w:val="TxtNomPrenom"/>
    <w:rsid w:val="004646D9"/>
  </w:style>
  <w:style w:type="paragraph" w:customStyle="1" w:styleId="TxtnumeroModule">
    <w:name w:val="Txt_numeroModule"/>
    <w:basedOn w:val="Normal"/>
    <w:qFormat/>
    <w:rsid w:val="004646D9"/>
    <w:pPr>
      <w:spacing w:before="4080" w:line="240" w:lineRule="auto"/>
      <w:jc w:val="center"/>
    </w:pPr>
    <w:rPr>
      <w:b/>
      <w:sz w:val="96"/>
    </w:rPr>
  </w:style>
  <w:style w:type="paragraph" w:styleId="TM1">
    <w:name w:val="toc 1"/>
    <w:basedOn w:val="Normal"/>
    <w:next w:val="Normal"/>
    <w:autoRedefine/>
    <w:uiPriority w:val="39"/>
    <w:unhideWhenUsed/>
    <w:rsid w:val="002A2A1C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unhideWhenUsed/>
    <w:rsid w:val="008F366B"/>
    <w:pPr>
      <w:spacing w:after="0"/>
      <w:ind w:left="220"/>
    </w:pPr>
    <w:rPr>
      <w:rFonts w:cstheme="minorHAnsi"/>
      <w:b/>
      <w:smallCaps/>
      <w:color w:val="404040" w:themeColor="text1" w:themeTint="BF"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8F366B"/>
    <w:pPr>
      <w:spacing w:after="0"/>
      <w:ind w:left="440"/>
    </w:pPr>
    <w:rPr>
      <w:rFonts w:cstheme="minorHAnsi"/>
      <w:b/>
      <w:iCs/>
      <w:color w:val="767171" w:themeColor="background2" w:themeShade="80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F1184C"/>
    <w:pPr>
      <w:spacing w:after="0"/>
      <w:ind w:left="660"/>
    </w:pPr>
    <w:rPr>
      <w:rFonts w:cstheme="minorHAnsi"/>
      <w:sz w:val="18"/>
      <w:szCs w:val="18"/>
    </w:rPr>
  </w:style>
  <w:style w:type="paragraph" w:styleId="TM5">
    <w:name w:val="toc 5"/>
    <w:basedOn w:val="Normal"/>
    <w:next w:val="Normal"/>
    <w:autoRedefine/>
    <w:uiPriority w:val="39"/>
    <w:unhideWhenUsed/>
    <w:rsid w:val="00F1184C"/>
    <w:pPr>
      <w:spacing w:after="0"/>
      <w:ind w:left="880"/>
    </w:pPr>
    <w:rPr>
      <w:rFonts w:cstheme="minorHAnsi"/>
      <w:sz w:val="18"/>
      <w:szCs w:val="18"/>
    </w:rPr>
  </w:style>
  <w:style w:type="paragraph" w:styleId="TM6">
    <w:name w:val="toc 6"/>
    <w:basedOn w:val="Normal"/>
    <w:next w:val="Normal"/>
    <w:autoRedefine/>
    <w:uiPriority w:val="39"/>
    <w:unhideWhenUsed/>
    <w:rsid w:val="00F1184C"/>
    <w:pPr>
      <w:spacing w:after="0"/>
      <w:ind w:left="1100"/>
    </w:pPr>
    <w:rPr>
      <w:rFonts w:cstheme="minorHAnsi"/>
      <w:sz w:val="18"/>
      <w:szCs w:val="18"/>
    </w:rPr>
  </w:style>
  <w:style w:type="paragraph" w:styleId="TM7">
    <w:name w:val="toc 7"/>
    <w:basedOn w:val="Normal"/>
    <w:next w:val="Normal"/>
    <w:autoRedefine/>
    <w:uiPriority w:val="39"/>
    <w:unhideWhenUsed/>
    <w:rsid w:val="00F1184C"/>
    <w:pPr>
      <w:spacing w:after="0"/>
      <w:ind w:left="1320"/>
    </w:pPr>
    <w:rPr>
      <w:rFonts w:cstheme="minorHAnsi"/>
      <w:sz w:val="18"/>
      <w:szCs w:val="18"/>
    </w:rPr>
  </w:style>
  <w:style w:type="paragraph" w:styleId="TM8">
    <w:name w:val="toc 8"/>
    <w:basedOn w:val="Normal"/>
    <w:next w:val="Normal"/>
    <w:autoRedefine/>
    <w:uiPriority w:val="39"/>
    <w:unhideWhenUsed/>
    <w:rsid w:val="00F1184C"/>
    <w:pPr>
      <w:spacing w:after="0"/>
      <w:ind w:left="1540"/>
    </w:pPr>
    <w:rPr>
      <w:rFonts w:cstheme="minorHAnsi"/>
      <w:sz w:val="18"/>
      <w:szCs w:val="18"/>
    </w:rPr>
  </w:style>
  <w:style w:type="paragraph" w:styleId="TM9">
    <w:name w:val="toc 9"/>
    <w:basedOn w:val="Normal"/>
    <w:next w:val="Normal"/>
    <w:autoRedefine/>
    <w:uiPriority w:val="39"/>
    <w:unhideWhenUsed/>
    <w:rsid w:val="00F1184C"/>
    <w:pPr>
      <w:spacing w:after="0"/>
      <w:ind w:left="1760"/>
    </w:pPr>
    <w:rPr>
      <w:rFonts w:cstheme="minorHAns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F1184C"/>
    <w:rPr>
      <w:color w:val="0563C1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2A2A1C"/>
    <w:rPr>
      <w:rFonts w:eastAsiaTheme="majorEastAsia" w:cstheme="majorBidi"/>
      <w:b/>
      <w:color w:val="404040" w:themeColor="text1" w:themeTint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2A2A1C"/>
    <w:rPr>
      <w:rFonts w:eastAsiaTheme="majorEastAsia" w:cstheme="majorBidi"/>
      <w:b/>
      <w:color w:val="767171" w:themeColor="background2" w:themeShade="80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rsid w:val="002A2A1C"/>
    <w:rPr>
      <w:rFonts w:eastAsiaTheme="majorEastAsia" w:cstheme="majorBidi"/>
      <w:b/>
      <w:iCs/>
      <w:color w:val="AEAAAA" w:themeColor="background2" w:themeShade="BF"/>
    </w:rPr>
  </w:style>
  <w:style w:type="character" w:customStyle="1" w:styleId="Titre5Car">
    <w:name w:val="Titre 5 Car"/>
    <w:basedOn w:val="Policepardfaut"/>
    <w:link w:val="Titre5"/>
    <w:uiPriority w:val="9"/>
    <w:rsid w:val="00A37FD1"/>
    <w:rPr>
      <w:rFonts w:eastAsiaTheme="majorEastAsia" w:cstheme="majorBidi"/>
      <w:b/>
      <w:color w:val="BFBFBF" w:themeColor="background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1184C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F1184C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F118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F118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TxttitreTM">
    <w:name w:val="Txt_titreTM"/>
    <w:basedOn w:val="Normal"/>
    <w:rsid w:val="008F366B"/>
    <w:pPr>
      <w:tabs>
        <w:tab w:val="left" w:pos="440"/>
        <w:tab w:val="right" w:leader="hyphen" w:pos="9062"/>
      </w:tabs>
      <w:spacing w:after="240"/>
      <w:jc w:val="center"/>
    </w:pPr>
    <w:rPr>
      <w:b/>
      <w:sz w:val="36"/>
    </w:rPr>
  </w:style>
  <w:style w:type="paragraph" w:customStyle="1" w:styleId="pieddepageTM">
    <w:name w:val="pied de page TM"/>
    <w:basedOn w:val="Pieddepage"/>
    <w:qFormat/>
    <w:rsid w:val="00352FB9"/>
    <w:pPr>
      <w:jc w:val="center"/>
    </w:pPr>
  </w:style>
  <w:style w:type="character" w:customStyle="1" w:styleId="CGras">
    <w:name w:val="C_Gras"/>
    <w:basedOn w:val="Policepardfaut"/>
    <w:uiPriority w:val="1"/>
    <w:qFormat/>
    <w:rsid w:val="005D2EE7"/>
    <w:rPr>
      <w:b/>
    </w:rPr>
  </w:style>
  <w:style w:type="character" w:customStyle="1" w:styleId="Citalique">
    <w:name w:val="C_italique"/>
    <w:basedOn w:val="Policepardfaut"/>
    <w:uiPriority w:val="1"/>
    <w:qFormat/>
    <w:rsid w:val="005D2EE7"/>
    <w:rPr>
      <w:i/>
    </w:rPr>
  </w:style>
  <w:style w:type="character" w:customStyle="1" w:styleId="Csoulign">
    <w:name w:val="C_souligné"/>
    <w:basedOn w:val="Policepardfaut"/>
    <w:uiPriority w:val="1"/>
    <w:qFormat/>
    <w:rsid w:val="005D2EE7"/>
    <w:rPr>
      <w:u w:val="single"/>
    </w:rPr>
  </w:style>
  <w:style w:type="character" w:customStyle="1" w:styleId="CCode">
    <w:name w:val="C_Code"/>
    <w:basedOn w:val="Policepardfaut"/>
    <w:uiPriority w:val="1"/>
    <w:qFormat/>
    <w:rsid w:val="00F135F9"/>
    <w:rPr>
      <w:rFonts w:ascii="Courier New" w:hAnsi="Courier New"/>
      <w:color w:val="70AD47" w:themeColor="accent6"/>
      <w:sz w:val="22"/>
    </w:rPr>
  </w:style>
  <w:style w:type="character" w:customStyle="1" w:styleId="Csurlign">
    <w:name w:val="C_surligné"/>
    <w:basedOn w:val="Policepardfaut"/>
    <w:uiPriority w:val="1"/>
    <w:qFormat/>
    <w:rsid w:val="00DA5351"/>
    <w:rPr>
      <w:bdr w:val="none" w:sz="0" w:space="0" w:color="auto"/>
      <w:shd w:val="clear" w:color="auto" w:fill="FFFF00"/>
    </w:rPr>
  </w:style>
  <w:style w:type="paragraph" w:styleId="Citation">
    <w:name w:val="Quote"/>
    <w:basedOn w:val="Normal"/>
    <w:next w:val="Normal"/>
    <w:link w:val="CitationCar"/>
    <w:uiPriority w:val="29"/>
    <w:qFormat/>
    <w:rsid w:val="00C219CD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219CD"/>
    <w:rPr>
      <w:i/>
      <w:iCs/>
      <w:color w:val="404040" w:themeColor="text1" w:themeTint="BF"/>
    </w:rPr>
  </w:style>
  <w:style w:type="character" w:customStyle="1" w:styleId="policepardfaut0">
    <w:name w:val="police par défaut"/>
    <w:basedOn w:val="Policepardfaut"/>
    <w:uiPriority w:val="1"/>
    <w:qFormat/>
    <w:rsid w:val="00C219CD"/>
  </w:style>
  <w:style w:type="paragraph" w:customStyle="1" w:styleId="PTxtJ">
    <w:name w:val="P_Txt_J"/>
    <w:basedOn w:val="Normal"/>
    <w:qFormat/>
    <w:rsid w:val="003C2E6E"/>
    <w:pPr>
      <w:jc w:val="both"/>
    </w:pPr>
  </w:style>
  <w:style w:type="paragraph" w:customStyle="1" w:styleId="PTxtC">
    <w:name w:val="P_Txt_C"/>
    <w:basedOn w:val="Normal"/>
    <w:qFormat/>
    <w:rsid w:val="003C2E6E"/>
    <w:pPr>
      <w:jc w:val="center"/>
    </w:pPr>
  </w:style>
  <w:style w:type="paragraph" w:customStyle="1" w:styleId="PTxtG">
    <w:name w:val="P_Txt_G"/>
    <w:basedOn w:val="Normal"/>
    <w:qFormat/>
    <w:rsid w:val="003C2E6E"/>
  </w:style>
  <w:style w:type="paragraph" w:customStyle="1" w:styleId="PTxtD">
    <w:name w:val="P_Txt_D"/>
    <w:basedOn w:val="Normal"/>
    <w:qFormat/>
    <w:rsid w:val="003C2E6E"/>
    <w:pPr>
      <w:jc w:val="right"/>
    </w:pPr>
  </w:style>
  <w:style w:type="paragraph" w:customStyle="1" w:styleId="Pcode">
    <w:name w:val="P_code"/>
    <w:basedOn w:val="Normal"/>
    <w:qFormat/>
    <w:rsid w:val="00F135F9"/>
    <w:pPr>
      <w:ind w:left="851"/>
    </w:pPr>
    <w:rPr>
      <w:rFonts w:ascii="Courier New" w:hAnsi="Courier New"/>
      <w:color w:val="70AD47" w:themeColor="accent6"/>
    </w:rPr>
  </w:style>
  <w:style w:type="paragraph" w:styleId="Lgende">
    <w:name w:val="caption"/>
    <w:basedOn w:val="Normal"/>
    <w:next w:val="Normal"/>
    <w:uiPriority w:val="35"/>
    <w:unhideWhenUsed/>
    <w:qFormat/>
    <w:rsid w:val="00F135F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32339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F32339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5C072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6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212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8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880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287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18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96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88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77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39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1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086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111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14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835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36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04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819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133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9157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10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79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0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73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622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1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104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44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48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244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47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80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278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9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2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1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87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22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72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955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976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80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357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036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059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46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369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07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79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1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270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095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138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48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771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324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5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974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9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9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89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193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44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73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494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5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3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081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384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168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11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422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0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5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312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505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46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160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23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3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92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047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47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22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82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1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55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31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6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44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00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90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225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971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98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0100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64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32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23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967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41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930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3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011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01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862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463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61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19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18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883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4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81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24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76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100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820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19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669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942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8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568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354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26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91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2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40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658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10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406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9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027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71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44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77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899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242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030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88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854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993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4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53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523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0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88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44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857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07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723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5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69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2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75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305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45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04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18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43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848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686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80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55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01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41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2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651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433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75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kitsu.docs.apiary.io/%23introduction" TargetMode="External"/><Relationship Id="rId18" Type="http://schemas.openxmlformats.org/officeDocument/2006/relationships/image" Target="media/image2.png"/><Relationship Id="rId26" Type="http://schemas.openxmlformats.org/officeDocument/2006/relationships/package" Target="embeddings/Microsoft_Visio_Drawing.vsdx"/><Relationship Id="rId39" Type="http://schemas.openxmlformats.org/officeDocument/2006/relationships/theme" Target="theme/theme1.xml"/><Relationship Id="rId21" Type="http://schemas.openxmlformats.org/officeDocument/2006/relationships/hyperlink" Target="https://www.jcsinfo.ch/demo/jquery/ajax_jquery_complements-js.pdf" TargetMode="External"/><Relationship Id="rId34" Type="http://schemas.openxmlformats.org/officeDocument/2006/relationships/hyperlink" Target="https://morattelk.emf-informatique.ch/animust" TargetMode="Externa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kitsu.io/api/edge/anime?filtre%5btext%5d=nom" TargetMode="External"/><Relationship Id="rId25" Type="http://schemas.openxmlformats.org/officeDocument/2006/relationships/image" Target="media/image3.emf"/><Relationship Id="rId33" Type="http://schemas.openxmlformats.org/officeDocument/2006/relationships/image" Target="media/image7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kitsu.io/api/edge/anime?filter%5bcategories%5d=action" TargetMode="External"/><Relationship Id="rId20" Type="http://schemas.openxmlformats.org/officeDocument/2006/relationships/hyperlink" Target="https://www.jcsinfo.ch/demo/jquery/" TargetMode="External"/><Relationship Id="rId29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https://github.com/jeresig/jquery-workshop" TargetMode="External"/><Relationship Id="rId32" Type="http://schemas.openxmlformats.org/officeDocument/2006/relationships/package" Target="embeddings/Microsoft_Visio_Drawing3.vsdx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kitsu.io/api/edge/anime?sort=-slug" TargetMode="External"/><Relationship Id="rId23" Type="http://schemas.openxmlformats.org/officeDocument/2006/relationships/hyperlink" Target="https://www.w3schools.com/jquery/default.asp" TargetMode="External"/><Relationship Id="rId28" Type="http://schemas.openxmlformats.org/officeDocument/2006/relationships/package" Target="embeddings/Microsoft_Visio_Drawing1.vsdx"/><Relationship Id="rId36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hyperlink" Target="https://johnresig.com/apps/workshop/intro/" TargetMode="External"/><Relationship Id="rId31" Type="http://schemas.openxmlformats.org/officeDocument/2006/relationships/image" Target="media/image6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kitsu.io/api/edge/anime?page%5blimit%5d=5&amp;page%5boffset%5d=0" TargetMode="External"/><Relationship Id="rId22" Type="http://schemas.openxmlformats.org/officeDocument/2006/relationships/hyperlink" Target="https://api.jquery.com/" TargetMode="External"/><Relationship Id="rId27" Type="http://schemas.openxmlformats.org/officeDocument/2006/relationships/image" Target="media/image4.emf"/><Relationship Id="rId30" Type="http://schemas.openxmlformats.org/officeDocument/2006/relationships/package" Target="embeddings/Microsoft_Visio_Drawing2.vsdx"/><Relationship Id="rId35" Type="http://schemas.openxmlformats.org/officeDocument/2006/relationships/image" Target="media/image8.png"/><Relationship Id="rId8" Type="http://schemas.openxmlformats.org/officeDocument/2006/relationships/image" Target="media/image1.jp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atrick\Desktop\EMF\RP\302%20-%20Modele%20RP%20-%20MORATTEL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D4464E-0BD0-40EE-8342-0D4D400F1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302 - Modele RP - MORATTEL.dotm</Template>
  <TotalTime>782</TotalTime>
  <Pages>20</Pages>
  <Words>4546</Words>
  <Characters>25004</Characters>
  <Application>Microsoft Office Word</Application>
  <DocSecurity>0</DocSecurity>
  <Lines>208</Lines>
  <Paragraphs>58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de Fribourg</Company>
  <LinksUpToDate>false</LinksUpToDate>
  <CharactersWithSpaces>29492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Patrick Morattel</dc:creator>
  <cp:keywords/>
  <dc:description/>
  <cp:lastModifiedBy>Morattel Kevin Marc</cp:lastModifiedBy>
  <cp:revision>10</cp:revision>
  <dcterms:created xsi:type="dcterms:W3CDTF">2021-05-17T07:38:00Z</dcterms:created>
  <dcterms:modified xsi:type="dcterms:W3CDTF">2021-10-05T08:33:00Z</dcterms:modified>
</cp:coreProperties>
</file>